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673A0E4" w:rsidR="004F0988" w:rsidRPr="009B48F2" w:rsidRDefault="004F0988" w:rsidP="00133525">
            <w:pPr>
              <w:pStyle w:val="ZA"/>
              <w:framePr w:w="0" w:hRule="auto" w:wrap="auto" w:vAnchor="margin" w:hAnchor="text" w:yAlign="inline"/>
            </w:pPr>
            <w:bookmarkStart w:id="0" w:name="page1"/>
            <w:bookmarkStart w:id="1" w:name="_GoBack"/>
            <w:bookmarkEnd w:id="1"/>
            <w:r w:rsidRPr="009B48F2">
              <w:rPr>
                <w:sz w:val="64"/>
              </w:rPr>
              <w:t xml:space="preserve">3GPP </w:t>
            </w:r>
            <w:bookmarkStart w:id="2" w:name="specType1"/>
            <w:r w:rsidR="0063543D" w:rsidRPr="009B48F2">
              <w:rPr>
                <w:sz w:val="64"/>
              </w:rPr>
              <w:t>TR</w:t>
            </w:r>
            <w:bookmarkEnd w:id="2"/>
            <w:r w:rsidRPr="009B48F2">
              <w:rPr>
                <w:sz w:val="64"/>
              </w:rPr>
              <w:t xml:space="preserve"> </w:t>
            </w:r>
            <w:bookmarkStart w:id="3" w:name="specNumber"/>
            <w:r w:rsidR="009B48F2" w:rsidRPr="009B48F2">
              <w:rPr>
                <w:sz w:val="64"/>
              </w:rPr>
              <w:t>38</w:t>
            </w:r>
            <w:r w:rsidRPr="009B48F2">
              <w:rPr>
                <w:sz w:val="64"/>
              </w:rPr>
              <w:t>.</w:t>
            </w:r>
            <w:bookmarkEnd w:id="3"/>
            <w:r w:rsidR="009B48F2" w:rsidRPr="009B48F2">
              <w:rPr>
                <w:sz w:val="64"/>
              </w:rPr>
              <w:t>719-00-00</w:t>
            </w:r>
            <w:r w:rsidRPr="009B48F2">
              <w:rPr>
                <w:sz w:val="64"/>
              </w:rPr>
              <w:t xml:space="preserve"> </w:t>
            </w:r>
            <w:r w:rsidRPr="009B48F2">
              <w:t>V</w:t>
            </w:r>
            <w:bookmarkStart w:id="4" w:name="specVersion"/>
            <w:r w:rsidR="009B48F2" w:rsidRPr="009B48F2">
              <w:t>0</w:t>
            </w:r>
            <w:r w:rsidRPr="009B48F2">
              <w:t>.</w:t>
            </w:r>
            <w:r w:rsidR="008957FF">
              <w:t>1</w:t>
            </w:r>
            <w:r w:rsidRPr="009B48F2">
              <w:t>.</w:t>
            </w:r>
            <w:bookmarkEnd w:id="4"/>
            <w:r w:rsidR="008957FF">
              <w:t>0</w:t>
            </w:r>
            <w:r w:rsidR="008957FF" w:rsidRPr="009B48F2">
              <w:t xml:space="preserve"> </w:t>
            </w:r>
            <w:r w:rsidRPr="009B48F2">
              <w:rPr>
                <w:sz w:val="32"/>
              </w:rPr>
              <w:t>(</w:t>
            </w:r>
            <w:bookmarkStart w:id="5" w:name="issueDate"/>
            <w:r w:rsidR="009B48F2" w:rsidRPr="009B48F2">
              <w:rPr>
                <w:sz w:val="32"/>
              </w:rPr>
              <w:t>2024</w:t>
            </w:r>
            <w:r w:rsidRPr="009B48F2">
              <w:rPr>
                <w:sz w:val="32"/>
              </w:rPr>
              <w:t>-</w:t>
            </w:r>
            <w:bookmarkEnd w:id="5"/>
            <w:r w:rsidR="009B48F2" w:rsidRPr="009B48F2">
              <w:rPr>
                <w:sz w:val="32"/>
              </w:rPr>
              <w:t>08</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6" w:name="spectype2"/>
            <w:r w:rsidR="00D57972" w:rsidRPr="009B48F2">
              <w:t>Report</w:t>
            </w:r>
            <w:bookmarkEnd w:id="6"/>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41CA945F"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9B48F2" w:rsidRPr="009B48F2">
              <w:t>Radio Access Networks</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7"/>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8" w:name="specRelease"/>
            <w:r w:rsidR="004F0988" w:rsidRPr="006D5B40">
              <w:rPr>
                <w:rStyle w:val="ZGSM"/>
              </w:rPr>
              <w:t>1</w:t>
            </w:r>
            <w:r w:rsidR="000270B9" w:rsidRPr="006D5B40">
              <w:rPr>
                <w:rStyle w:val="ZGSM"/>
              </w:rPr>
              <w:t>9</w:t>
            </w:r>
            <w:bookmarkEnd w:id="8"/>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9" o:title=""/>
                </v:shape>
                <o:OLEObject Type="Embed" ProgID="Word.Picture.8" ShapeID="_x0000_i1025" DrawAspect="Content" ObjectID="_1786524134"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pt" o:ole="">
                  <v:imagedata r:id="rId11" o:title=""/>
                </v:shape>
                <o:OLEObject Type="Embed" ProgID="Word.Picture.8" ShapeID="_x0000_i1026" DrawAspect="Content" ObjectID="_17865241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5" w:name="copyrightDate"/>
            <w:r w:rsidRPr="00633672">
              <w:rPr>
                <w:noProof/>
                <w:sz w:val="18"/>
              </w:rPr>
              <w:t>2</w:t>
            </w:r>
            <w:r w:rsidR="008E2D68" w:rsidRPr="00633672">
              <w:rPr>
                <w:noProof/>
                <w:sz w:val="18"/>
              </w:rPr>
              <w:t>02</w:t>
            </w:r>
            <w:bookmarkEnd w:id="15"/>
            <w:r w:rsidR="00633672" w:rsidRPr="00633672">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8" w:name="foreword"/>
      <w:bookmarkStart w:id="19" w:name="_Toc2086433"/>
      <w:bookmarkEnd w:id="18"/>
      <w:r w:rsidRPr="004D3578">
        <w:lastRenderedPageBreak/>
        <w:t>Foreword</w:t>
      </w:r>
      <w:bookmarkEnd w:id="19"/>
    </w:p>
    <w:p w14:paraId="2511FBFA" w14:textId="3A1535A4" w:rsidR="00080512" w:rsidRPr="004D3578" w:rsidRDefault="00080512">
      <w:r w:rsidRPr="004D3578">
        <w:t xml:space="preserve">This Technical </w:t>
      </w:r>
      <w:bookmarkStart w:id="20" w:name="spectype3"/>
      <w:r w:rsidR="00602AEA" w:rsidRPr="00DA710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2086435"/>
      <w:bookmarkEnd w:id="22"/>
      <w:r w:rsidRPr="004D3578">
        <w:lastRenderedPageBreak/>
        <w:t>1</w:t>
      </w:r>
      <w:r w:rsidRPr="004D3578">
        <w:tab/>
        <w:t>Scope</w:t>
      </w:r>
      <w:bookmarkEnd w:id="23"/>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w:t>
      </w:r>
      <w:proofErr w:type="gramStart"/>
      <w:r w:rsidRPr="00992AF1">
        <w:t>1</w:t>
      </w:r>
      <w:r w:rsidR="006D4E7B">
        <w:t>9</w:t>
      </w:r>
      <w:r w:rsidRPr="00992AF1">
        <w:t xml:space="preserve"> time</w:t>
      </w:r>
      <w:proofErr w:type="gramEnd"/>
      <w:r w:rsidRPr="00992AF1">
        <w:t xml:space="preserv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3A18A141" w14:textId="77777777" w:rsidR="005E63DB" w:rsidRDefault="005E63DB" w:rsidP="005E63DB"/>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4DE09846" w:rsidR="005E63DB" w:rsidRPr="008D0B12"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DE27CA7" w14:textId="48430340" w:rsidR="005E63DB" w:rsidRPr="003E2EDD" w:rsidRDefault="005E63DB" w:rsidP="00883BBB">
            <w:pPr>
              <w:pStyle w:val="TAL"/>
              <w:rPr>
                <w:lang w:eastAsia="zh-CN"/>
              </w:rPr>
            </w:pP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472ABA51"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711080A" w14:textId="3C3E9018" w:rsidR="005E63DB" w:rsidRDefault="005E63DB" w:rsidP="00883BBB">
            <w:pPr>
              <w:pStyle w:val="TAL"/>
              <w:rPr>
                <w:rFonts w:eastAsia="MS Mincho"/>
                <w:lang w:eastAsia="ja-JP"/>
              </w:rPr>
            </w:pP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597A622D" w:rsidR="005E63DB" w:rsidRPr="00A8395B" w:rsidRDefault="005E63DB" w:rsidP="00883BBB">
            <w:pPr>
              <w:pStyle w:val="TAL"/>
              <w:rPr>
                <w:lang w:eastAsia="zh-CN"/>
              </w:rPr>
            </w:pPr>
            <w:bookmarkStart w:id="24" w:name="_Hlk63588982"/>
          </w:p>
        </w:tc>
        <w:tc>
          <w:tcPr>
            <w:tcW w:w="2533" w:type="dxa"/>
            <w:tcBorders>
              <w:top w:val="single" w:sz="4" w:space="0" w:color="auto"/>
              <w:left w:val="single" w:sz="4" w:space="0" w:color="auto"/>
              <w:bottom w:val="single" w:sz="4" w:space="0" w:color="auto"/>
              <w:right w:val="single" w:sz="4" w:space="0" w:color="auto"/>
            </w:tcBorders>
          </w:tcPr>
          <w:p w14:paraId="65AEF80E" w14:textId="4D3A87D9" w:rsidR="005E63DB" w:rsidRDefault="005E63DB" w:rsidP="00883BBB">
            <w:pPr>
              <w:pStyle w:val="TAL"/>
              <w:rPr>
                <w:rFonts w:eastAsia="MS Mincho"/>
                <w:lang w:eastAsia="ja-JP"/>
              </w:rPr>
            </w:pP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6C823DB"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EC6CD11" w14:textId="47154A17" w:rsidR="005E63DB" w:rsidRDefault="005E63DB" w:rsidP="00883BBB">
            <w:pPr>
              <w:pStyle w:val="TAL"/>
              <w:rPr>
                <w:rFonts w:eastAsia="MS Mincho"/>
                <w:lang w:eastAsia="ja-JP"/>
              </w:rPr>
            </w:pP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0274A739"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3AADD6C" w14:textId="171457B0" w:rsidR="005E63DB" w:rsidRDefault="005E63DB" w:rsidP="00883BBB">
            <w:pPr>
              <w:pStyle w:val="TAL"/>
              <w:rPr>
                <w:rFonts w:eastAsia="MS Mincho"/>
                <w:lang w:eastAsia="ja-JP"/>
              </w:rPr>
            </w:pP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40E40A99"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003553DE" w14:textId="503FF698" w:rsidR="005E63DB" w:rsidRDefault="005E63DB" w:rsidP="00883BBB">
            <w:pPr>
              <w:pStyle w:val="TAL"/>
              <w:rPr>
                <w:rFonts w:eastAsia="MS Mincho"/>
                <w:lang w:eastAsia="ja-JP"/>
              </w:rPr>
            </w:pP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0D250E1D"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232489A2" w14:textId="07777736" w:rsidR="005E63DB" w:rsidRDefault="005E63DB" w:rsidP="00883BBB">
            <w:pPr>
              <w:pStyle w:val="TAL"/>
              <w:rPr>
                <w:rFonts w:eastAsia="MS Mincho"/>
                <w:lang w:eastAsia="ja-JP"/>
              </w:rPr>
            </w:pP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18BC5005"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72EDC1A1" w14:textId="619B2A8D" w:rsidR="005E63DB" w:rsidRDefault="005E63DB" w:rsidP="00883BBB">
            <w:pPr>
              <w:pStyle w:val="TAL"/>
              <w:rPr>
                <w:rFonts w:eastAsia="MS Mincho"/>
                <w:lang w:eastAsia="ja-JP"/>
              </w:rPr>
            </w:pPr>
          </w:p>
        </w:tc>
      </w:tr>
      <w:bookmarkEnd w:id="24"/>
      <w:tr w:rsidR="005E63DB" w:rsidRPr="008D0B12" w14:paraId="0B78C0B3"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E685C26"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5380B3A6" w14:textId="4588711E" w:rsidR="005E63DB" w:rsidRPr="0083247C" w:rsidRDefault="005E63DB" w:rsidP="00883BBB">
            <w:pPr>
              <w:pStyle w:val="TAL"/>
              <w:rPr>
                <w:lang w:eastAsia="zh-CN"/>
              </w:rPr>
            </w:pPr>
          </w:p>
        </w:tc>
      </w:tr>
      <w:tr w:rsidR="005E63DB" w:rsidRPr="008D0B12" w14:paraId="4023081B"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3EB70544"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3C310895" w14:textId="24A3E5E3" w:rsidR="005E63DB" w:rsidRPr="0083247C" w:rsidRDefault="005E63DB" w:rsidP="00883BBB">
            <w:pPr>
              <w:pStyle w:val="TAL"/>
              <w:rPr>
                <w:lang w:eastAsia="zh-CN"/>
              </w:rPr>
            </w:pPr>
          </w:p>
        </w:tc>
      </w:tr>
    </w:tbl>
    <w:p w14:paraId="6DE7A098" w14:textId="77777777" w:rsidR="005E63DB" w:rsidRPr="004D3578" w:rsidRDefault="005E63DB">
      <w:pPr>
        <w:rPr>
          <w:lang w:eastAsia="zh-CN"/>
        </w:rPr>
      </w:pPr>
    </w:p>
    <w:p w14:paraId="794720D9" w14:textId="77777777" w:rsidR="00080512" w:rsidRPr="004D3578" w:rsidRDefault="00080512">
      <w:pPr>
        <w:pStyle w:val="1"/>
      </w:pPr>
      <w:bookmarkStart w:id="25" w:name="references"/>
      <w:bookmarkStart w:id="26" w:name="_Toc2086436"/>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5C826B26" w:rsidR="007E40EE" w:rsidRPr="004D3578"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27" w:name="definitions"/>
      <w:bookmarkStart w:id="28" w:name="_Toc2086437"/>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2086438"/>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2086439"/>
      <w:r w:rsidRPr="004D3578">
        <w:t>3.2</w:t>
      </w:r>
      <w:r w:rsidRPr="004D3578">
        <w:tab/>
        <w:t>Symbols</w:t>
      </w:r>
      <w:bookmarkEnd w:id="30"/>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1" w:name="_Toc2086440"/>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2" w:name="clause4"/>
      <w:bookmarkStart w:id="33" w:name="_Toc2086441"/>
      <w:bookmarkEnd w:id="32"/>
      <w:r w:rsidRPr="004D3578">
        <w:t>4</w:t>
      </w:r>
      <w:r w:rsidRPr="004D3578">
        <w:tab/>
      </w:r>
      <w:bookmarkEnd w:id="33"/>
      <w:r w:rsidR="008058BD" w:rsidRPr="008058BD">
        <w:t>Background</w:t>
      </w:r>
    </w:p>
    <w:p w14:paraId="09F45266" w14:textId="70FCFE6D"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w:t>
      </w:r>
      <w:proofErr w:type="gramStart"/>
      <w:r w:rsidRPr="00C27BAA">
        <w:t>s)  under</w:t>
      </w:r>
      <w:proofErr w:type="gramEnd"/>
      <w:r w:rsidRPr="00C27BAA">
        <w:t xml:space="preserve">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4" w:name="_Toc2086442"/>
      <w:r w:rsidRPr="004D3578">
        <w:t>4.1</w:t>
      </w:r>
      <w:r w:rsidRPr="004D3578">
        <w:tab/>
      </w:r>
      <w:r w:rsidR="00C27BAA" w:rsidRPr="00C27BAA">
        <w:t>TR Maintenance</w:t>
      </w:r>
      <w:bookmarkEnd w:id="34"/>
    </w:p>
    <w:p w14:paraId="42FD324B" w14:textId="77777777"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35" w:name="_Toc2086443"/>
      <w:r w:rsidRPr="004D3578">
        <w:t>4.2</w:t>
      </w:r>
      <w:r w:rsidRPr="004D3578">
        <w:tab/>
      </w:r>
      <w:bookmarkEnd w:id="35"/>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1"/>
      </w:pPr>
      <w:bookmarkStart w:id="36" w:name="_Toc63588630"/>
      <w:bookmarkStart w:id="37" w:name="_Toc70596807"/>
      <w:bookmarkStart w:id="38" w:name="_Toc104375529"/>
      <w:bookmarkStart w:id="39" w:name="_Toc16061123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6"/>
      <w:bookmarkEnd w:id="37"/>
      <w:bookmarkEnd w:id="38"/>
      <w:bookmarkEnd w:id="39"/>
    </w:p>
    <w:p w14:paraId="41590078" w14:textId="398D3011" w:rsidR="00852A02" w:rsidRPr="00A01BF1" w:rsidRDefault="00852A02" w:rsidP="00852A02">
      <w:pPr>
        <w:pStyle w:val="21"/>
        <w:rPr>
          <w:rFonts w:cs="Arial"/>
          <w:lang w:eastAsia="zh-CN"/>
        </w:rPr>
      </w:pPr>
      <w:r>
        <w:rPr>
          <w:rFonts w:hint="eastAsia"/>
          <w:lang w:eastAsia="zh-CN"/>
        </w:rPr>
        <w:t>5.1</w:t>
      </w:r>
      <w:r>
        <w:rPr>
          <w:lang w:eastAsia="zh-CN"/>
        </w:rPr>
        <w:tab/>
      </w:r>
      <w:r w:rsidRPr="008D0443">
        <w:rPr>
          <w:rFonts w:cs="Arial"/>
          <w:lang w:eastAsia="zh-CN"/>
        </w:rPr>
        <w:t>CA_n1-n3_n78-n80</w:t>
      </w:r>
    </w:p>
    <w:p w14:paraId="0E73C8B3" w14:textId="76281CB5" w:rsidR="00852A02" w:rsidRDefault="00852A02" w:rsidP="00852A02">
      <w:pPr>
        <w:pStyle w:val="31"/>
        <w:rPr>
          <w:rFonts w:cs="Arial"/>
          <w:szCs w:val="28"/>
        </w:rPr>
      </w:pPr>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p>
    <w:p w14:paraId="0AE72AFC" w14:textId="31B15CF6" w:rsidR="00852A02" w:rsidRDefault="00852A02" w:rsidP="00852A02">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E6719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E6719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E6719C">
            <w:pPr>
              <w:pStyle w:val="TAH"/>
            </w:pPr>
            <w:r w:rsidRPr="001C0CC4">
              <w:t>NR Band</w:t>
            </w:r>
          </w:p>
          <w:p w14:paraId="6E563296" w14:textId="77777777" w:rsidR="00852A02" w:rsidRPr="001C0CC4" w:rsidRDefault="00852A02" w:rsidP="00E6719C">
            <w:pPr>
              <w:pStyle w:val="TAH"/>
            </w:pPr>
            <w:r w:rsidRPr="001C0CC4">
              <w:t>(Table 5.2-1</w:t>
            </w:r>
            <w:r>
              <w:t xml:space="preserve"> from TS 38.101-1</w:t>
            </w:r>
            <w:r w:rsidRPr="001C0CC4">
              <w:t>)</w:t>
            </w:r>
          </w:p>
        </w:tc>
      </w:tr>
      <w:tr w:rsidR="00852A02" w:rsidRPr="001C0CC4" w14:paraId="37E2ED79" w14:textId="77777777" w:rsidTr="00E6719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E6719C">
            <w:pPr>
              <w:pStyle w:val="TAC"/>
              <w:rPr>
                <w:vertAlign w:val="superscript"/>
              </w:rPr>
            </w:pPr>
            <w:r w:rsidRPr="008D0443">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E6719C">
            <w:pPr>
              <w:pStyle w:val="TAC"/>
              <w:rPr>
                <w:lang w:eastAsia="zh-CN"/>
              </w:rPr>
            </w:pPr>
            <w:r>
              <w:rPr>
                <w:lang w:eastAsia="zh-CN"/>
              </w:rPr>
              <w:t>n1, n3, n78, n80</w:t>
            </w:r>
          </w:p>
        </w:tc>
      </w:tr>
      <w:tr w:rsidR="00852A02" w:rsidRPr="001C0CC4" w14:paraId="4BDF2743" w14:textId="77777777" w:rsidTr="00E6719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E6719C">
            <w:pPr>
              <w:pStyle w:val="TAN"/>
            </w:pPr>
          </w:p>
        </w:tc>
      </w:tr>
    </w:tbl>
    <w:p w14:paraId="4AF2249C" w14:textId="77777777" w:rsidR="00852A02" w:rsidRPr="00E85FA4" w:rsidRDefault="00852A02" w:rsidP="00852A02">
      <w:pPr>
        <w:rPr>
          <w:lang w:eastAsia="zh-CN"/>
        </w:rPr>
      </w:pPr>
    </w:p>
    <w:p w14:paraId="46734465" w14:textId="754507E4" w:rsidR="00852A02" w:rsidRDefault="00852A02" w:rsidP="00852A02">
      <w:pPr>
        <w:pStyle w:val="31"/>
        <w:rPr>
          <w:rFonts w:cs="Arial"/>
          <w:szCs w:val="28"/>
          <w:lang w:eastAsia="zh-CN"/>
        </w:rPr>
      </w:pPr>
      <w:r>
        <w:rPr>
          <w:rFonts w:cs="Arial"/>
          <w:szCs w:val="28"/>
          <w:lang w:eastAsia="zh-CN"/>
        </w:rPr>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p>
    <w:p w14:paraId="4F13BAB8" w14:textId="3B9A3D8E" w:rsidR="00852A02" w:rsidRDefault="00852A02" w:rsidP="00852A02">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E6719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E6719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E6719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E6719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E6719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E6719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52A02" w14:paraId="48CF708F" w14:textId="77777777" w:rsidTr="00E6719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E6719C">
            <w:pPr>
              <w:pStyle w:val="TAC"/>
            </w:pPr>
            <w:r w:rsidRPr="008D0443">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E6719C">
            <w:pPr>
              <w:pStyle w:val="TAC"/>
            </w:pPr>
            <w:r>
              <w:t>SUL_</w:t>
            </w:r>
            <w:r w:rsidRPr="008D0443">
              <w:t>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E6719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E6719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E6719C">
            <w:pPr>
              <w:spacing w:after="0"/>
              <w:jc w:val="center"/>
              <w:rPr>
                <w:rFonts w:ascii="Arial" w:hAnsi="Arial"/>
                <w:sz w:val="18"/>
                <w:lang w:eastAsia="zh-CN"/>
              </w:rPr>
            </w:pPr>
            <w:r w:rsidRPr="00DD2D6F">
              <w:rPr>
                <w:lang w:eastAsia="zh-CN"/>
              </w:rPr>
              <w:t>4 and 5</w:t>
            </w:r>
          </w:p>
        </w:tc>
      </w:tr>
      <w:tr w:rsidR="00852A02" w14:paraId="2C61197D" w14:textId="77777777" w:rsidTr="00E6719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E6719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E6719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E6719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E6719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E6719C">
            <w:pPr>
              <w:spacing w:after="0"/>
              <w:rPr>
                <w:rFonts w:ascii="Arial" w:hAnsi="Arial"/>
                <w:sz w:val="18"/>
                <w:lang w:eastAsia="zh-CN"/>
              </w:rPr>
            </w:pPr>
          </w:p>
        </w:tc>
      </w:tr>
      <w:tr w:rsidR="00852A02" w14:paraId="784AB521" w14:textId="77777777" w:rsidTr="00E6719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E6719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E6719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E6719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E6719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E6719C">
            <w:pPr>
              <w:spacing w:after="0"/>
              <w:rPr>
                <w:rFonts w:ascii="Arial" w:hAnsi="Arial"/>
                <w:sz w:val="18"/>
                <w:lang w:eastAsia="zh-CN"/>
              </w:rPr>
            </w:pPr>
          </w:p>
        </w:tc>
      </w:tr>
      <w:tr w:rsidR="00852A02" w14:paraId="5CCC3B76" w14:textId="77777777" w:rsidTr="00E6719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E6719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E6719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E6719C">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E6719C">
            <w:pPr>
              <w:pStyle w:val="TAC"/>
              <w:rPr>
                <w:lang w:eastAsia="zh-CN"/>
              </w:rPr>
            </w:pPr>
            <w:r w:rsidRPr="00421BAC">
              <w:rPr>
                <w:lang w:eastAsia="zh-CN"/>
              </w:rPr>
              <w:t>See n</w:t>
            </w:r>
            <w:r>
              <w:rPr>
                <w:lang w:eastAsia="zh-CN"/>
              </w:rPr>
              <w:t>80</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E6719C">
            <w:pPr>
              <w:spacing w:after="0"/>
              <w:rPr>
                <w:rFonts w:ascii="Arial" w:hAnsi="Arial"/>
                <w:sz w:val="18"/>
                <w:lang w:eastAsia="zh-CN"/>
              </w:rPr>
            </w:pPr>
          </w:p>
        </w:tc>
      </w:tr>
      <w:tr w:rsidR="00852A02" w14:paraId="25A0B4B4" w14:textId="77777777" w:rsidTr="00E6719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E6719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214131FD" w14:textId="77777777" w:rsidR="00852A02" w:rsidRPr="00D37690" w:rsidRDefault="00852A02" w:rsidP="00852A02">
      <w:pPr>
        <w:rPr>
          <w:lang w:eastAsia="zh-CN"/>
        </w:rPr>
      </w:pPr>
    </w:p>
    <w:p w14:paraId="5D276D28" w14:textId="32C32958" w:rsidR="00852A02" w:rsidRDefault="00852A02" w:rsidP="00852A02">
      <w:pPr>
        <w:pStyle w:val="31"/>
        <w:rPr>
          <w:rFonts w:cs="Arial"/>
          <w:szCs w:val="28"/>
          <w:lang w:val="en-US" w:eastAsia="zh-CN"/>
        </w:rPr>
      </w:pPr>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p>
    <w:p w14:paraId="4C9384DA" w14:textId="77777777" w:rsidR="00852A02" w:rsidRPr="00480624" w:rsidRDefault="00852A02" w:rsidP="00852A02">
      <w:pPr>
        <w:rPr>
          <w:lang w:eastAsia="zh-CN"/>
        </w:rPr>
      </w:pPr>
      <w:r w:rsidRPr="00480624">
        <w:rPr>
          <w:lang w:eastAsia="zh-CN"/>
        </w:rPr>
        <w:t>There is only single UL in uplink so the requirement for each band in clause 6.2.1 from 38.101-1 is applicable.</w:t>
      </w:r>
    </w:p>
    <w:p w14:paraId="525C798F" w14:textId="56552571" w:rsidR="00852A02" w:rsidRDefault="00852A02" w:rsidP="00852A02">
      <w:pPr>
        <w:pStyle w:val="31"/>
        <w:rPr>
          <w:rFonts w:cs="Arial"/>
          <w:lang w:eastAsia="zh-CN"/>
        </w:rPr>
      </w:pPr>
      <w:r>
        <w:rPr>
          <w:rFonts w:cs="Arial"/>
          <w:lang w:eastAsia="zh-CN"/>
        </w:rPr>
        <w:t>5.1.4</w:t>
      </w:r>
      <w:r w:rsidRPr="003347DE">
        <w:rPr>
          <w:rFonts w:cs="Arial"/>
          <w:lang w:eastAsia="zh-CN"/>
        </w:rPr>
        <w:tab/>
      </w:r>
      <w:r w:rsidRPr="00C96E9B">
        <w:rPr>
          <w:rFonts w:cs="Arial"/>
          <w:lang w:eastAsia="zh-CN"/>
        </w:rPr>
        <w:t>UE co-existence studies for 1 band UL</w:t>
      </w:r>
    </w:p>
    <w:p w14:paraId="40B03F09" w14:textId="2326171F" w:rsidR="00852A02" w:rsidRDefault="00852A02" w:rsidP="00852A02">
      <w:pPr>
        <w:rPr>
          <w:lang w:eastAsia="zh-CN"/>
        </w:rPr>
      </w:pPr>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p>
    <w:p w14:paraId="446F1F2D" w14:textId="64D6666A" w:rsidR="00852A02" w:rsidRDefault="00852A02" w:rsidP="00852A02">
      <w:pPr>
        <w:pStyle w:val="af5"/>
        <w:keepNext/>
        <w:keepLines/>
        <w:jc w:val="center"/>
        <w:rPr>
          <w:sz w:val="22"/>
          <w:lang w:eastAsia="zh-CN"/>
        </w:rPr>
      </w:pPr>
      <w:r>
        <w:t xml:space="preserve">Table </w:t>
      </w:r>
      <w:r>
        <w:rPr>
          <w:lang w:eastAsia="zh-CN"/>
        </w:rPr>
        <w:t>5.1.4-1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E6719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E6719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E6719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52A02" w14:paraId="4A8FBD06" w14:textId="77777777" w:rsidTr="00E6719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E6719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E6719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E6719C">
            <w:pPr>
              <w:spacing w:after="0"/>
              <w:rPr>
                <w:rFonts w:ascii="Arial" w:hAnsi="Arial" w:cs="Arial"/>
                <w:b/>
                <w:bCs/>
                <w:sz w:val="18"/>
                <w:szCs w:val="18"/>
                <w:lang w:val="en-US"/>
              </w:rPr>
            </w:pPr>
          </w:p>
        </w:tc>
      </w:tr>
      <w:tr w:rsidR="00852A02" w14:paraId="388F18FC" w14:textId="77777777" w:rsidTr="00E6719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E6719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E6719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E6719C">
            <w:pPr>
              <w:spacing w:after="0"/>
              <w:rPr>
                <w:rFonts w:ascii="Arial" w:hAnsi="Arial" w:cs="Arial"/>
                <w:b/>
                <w:bCs/>
                <w:sz w:val="18"/>
                <w:szCs w:val="18"/>
                <w:lang w:val="en-US"/>
              </w:rPr>
            </w:pPr>
          </w:p>
        </w:tc>
      </w:tr>
      <w:tr w:rsidR="00852A02" w14:paraId="1F160F85"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2CF239B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39C9C3C" w14:textId="59D3DD01" w:rsidR="00852A02" w:rsidRDefault="005B5696" w:rsidP="00E6719C">
            <w:pPr>
              <w:keepNext/>
              <w:keepLines/>
              <w:spacing w:after="0"/>
              <w:jc w:val="center"/>
              <w:rPr>
                <w:rFonts w:ascii="Arial" w:hAnsi="Arial" w:cs="Arial"/>
                <w:sz w:val="18"/>
                <w:szCs w:val="18"/>
                <w:lang w:val="en-US"/>
              </w:rPr>
            </w:pPr>
            <w:r>
              <w:rPr>
                <w:rFonts w:ascii="Arial" w:hAnsi="Arial" w:cs="Arial"/>
                <w:sz w:val="18"/>
                <w:szCs w:val="18"/>
              </w:rPr>
              <w:t>D</w:t>
            </w:r>
          </w:p>
        </w:tc>
        <w:tc>
          <w:tcPr>
            <w:tcW w:w="954" w:type="dxa"/>
            <w:tcBorders>
              <w:top w:val="nil"/>
              <w:left w:val="nil"/>
              <w:bottom w:val="single" w:sz="4" w:space="0" w:color="auto"/>
              <w:right w:val="single" w:sz="4" w:space="0" w:color="auto"/>
            </w:tcBorders>
            <w:noWrap/>
            <w:vAlign w:val="center"/>
          </w:tcPr>
          <w:p w14:paraId="0A228E9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6AC48301"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0FE2A2E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042C5773" w14:textId="77777777" w:rsidTr="00E6719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1ADD675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AD1C0D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BDF7184"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6128907"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01FB49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16510DC8" w14:textId="77777777" w:rsidTr="00E6719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25AD8F2F"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E5AD2E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4D59665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79B81EE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7874596"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E6719C">
            <w:pPr>
              <w:spacing w:after="0"/>
              <w:rPr>
                <w:rFonts w:ascii="Arial" w:hAnsi="Arial" w:cs="Arial"/>
                <w:b/>
                <w:bCs/>
                <w:sz w:val="18"/>
                <w:szCs w:val="18"/>
                <w:lang w:val="en-US"/>
              </w:rPr>
            </w:pPr>
          </w:p>
        </w:tc>
      </w:tr>
      <w:tr w:rsidR="00852A02" w14:paraId="141E70A1"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571A70F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2C6D6C8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7CEA6AD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811791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1606AF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E6719C">
            <w:pPr>
              <w:spacing w:after="0"/>
              <w:rPr>
                <w:rFonts w:ascii="Arial" w:hAnsi="Arial" w:cs="Arial"/>
                <w:b/>
                <w:bCs/>
                <w:sz w:val="18"/>
                <w:szCs w:val="18"/>
                <w:lang w:val="en-US"/>
              </w:rPr>
            </w:pPr>
          </w:p>
        </w:tc>
      </w:tr>
      <w:tr w:rsidR="00852A02" w14:paraId="104089CD"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E34CBCF"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7BBAC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77BA85B7"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9A8BAA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90EB97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E6719C">
            <w:pPr>
              <w:spacing w:after="0"/>
              <w:rPr>
                <w:rFonts w:ascii="Arial" w:hAnsi="Arial" w:cs="Arial"/>
                <w:b/>
                <w:bCs/>
                <w:sz w:val="18"/>
                <w:szCs w:val="18"/>
                <w:lang w:val="en-US"/>
              </w:rPr>
            </w:pPr>
          </w:p>
        </w:tc>
      </w:tr>
      <w:tr w:rsidR="00852A02" w14:paraId="72C564F4" w14:textId="77777777" w:rsidTr="00E6719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C7B5700" w14:textId="77777777" w:rsidR="00852A02" w:rsidRPr="00654A08" w:rsidRDefault="00852A02" w:rsidP="00E6719C">
            <w:pPr>
              <w:keepNext/>
              <w:keepLines/>
              <w:spacing w:after="0"/>
              <w:rPr>
                <w:rFonts w:ascii="Arial" w:hAnsi="Arial" w:cs="Arial"/>
                <w:b/>
                <w:sz w:val="18"/>
                <w:szCs w:val="18"/>
                <w:lang w:val="en-US"/>
              </w:rPr>
            </w:pPr>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p>
        </w:tc>
      </w:tr>
      <w:tr w:rsidR="00852A02" w14:paraId="6622C5F4" w14:textId="77777777" w:rsidTr="00E6719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noWrap/>
            <w:vAlign w:val="bottom"/>
            <w:hideMark/>
          </w:tcPr>
          <w:p w14:paraId="7D58D08D" w14:textId="77777777" w:rsidR="00852A02" w:rsidRDefault="00852A02" w:rsidP="00E6719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345ACC7"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33023C5D" w14:textId="77777777" w:rsidR="00852A02" w:rsidRDefault="00852A02" w:rsidP="00E6719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7D28F1A"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63C8D80C"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52A02" w14:paraId="4DBEE3CF" w14:textId="77777777" w:rsidTr="00E6719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E6719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E6719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7A92EC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60755220"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0FDC85C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1A05935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62F32FB9"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E6719C">
            <w:pPr>
              <w:spacing w:after="0"/>
              <w:rPr>
                <w:rFonts w:ascii="Arial" w:hAnsi="Arial" w:cs="Arial"/>
                <w:b/>
                <w:bCs/>
                <w:sz w:val="18"/>
                <w:szCs w:val="18"/>
                <w:lang w:val="en-US"/>
              </w:rPr>
            </w:pPr>
          </w:p>
        </w:tc>
      </w:tr>
      <w:tr w:rsidR="00852A02" w14:paraId="7E3D3AD8"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E6719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E6719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6B3BC60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6F286F73"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7D489379"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644E7D2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3224D056"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E6719C">
            <w:pPr>
              <w:spacing w:after="0"/>
              <w:rPr>
                <w:rFonts w:ascii="Arial" w:hAnsi="Arial" w:cs="Arial"/>
                <w:b/>
                <w:bCs/>
                <w:sz w:val="18"/>
                <w:szCs w:val="18"/>
                <w:lang w:val="en-US"/>
              </w:rPr>
            </w:pPr>
          </w:p>
        </w:tc>
      </w:tr>
      <w:tr w:rsidR="00852A02" w14:paraId="467684F3"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077DC13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E6AAC7A"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5D67BF6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7027A33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3BAD876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3E10B9E8"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4340</w:t>
            </w:r>
          </w:p>
        </w:tc>
        <w:tc>
          <w:tcPr>
            <w:tcW w:w="1029" w:type="dxa"/>
            <w:tcBorders>
              <w:top w:val="nil"/>
              <w:left w:val="nil"/>
              <w:bottom w:val="single" w:sz="4" w:space="0" w:color="auto"/>
              <w:right w:val="single" w:sz="4" w:space="0" w:color="auto"/>
            </w:tcBorders>
            <w:noWrap/>
            <w:vAlign w:val="center"/>
          </w:tcPr>
          <w:p w14:paraId="29E3952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ADEEFE3"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5A599B3"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D0657B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7610DA2"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5BD09934"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6510</w:t>
            </w:r>
          </w:p>
        </w:tc>
        <w:tc>
          <w:tcPr>
            <w:tcW w:w="1029" w:type="dxa"/>
            <w:tcBorders>
              <w:top w:val="nil"/>
              <w:left w:val="nil"/>
              <w:bottom w:val="single" w:sz="4" w:space="0" w:color="auto"/>
              <w:right w:val="single" w:sz="4" w:space="0" w:color="auto"/>
            </w:tcBorders>
            <w:noWrap/>
            <w:vAlign w:val="center"/>
          </w:tcPr>
          <w:p w14:paraId="1823573A"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ED60B16"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14741B9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455440F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4C4CD88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E6719C">
            <w:pPr>
              <w:spacing w:after="0"/>
              <w:rPr>
                <w:rFonts w:ascii="Arial" w:hAnsi="Arial" w:cs="Arial"/>
                <w:b/>
                <w:bCs/>
                <w:sz w:val="18"/>
                <w:szCs w:val="18"/>
                <w:lang w:val="en-US"/>
              </w:rPr>
            </w:pPr>
          </w:p>
        </w:tc>
      </w:tr>
      <w:tr w:rsidR="00852A02" w14:paraId="714B71FA"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8680</w:t>
            </w:r>
          </w:p>
        </w:tc>
        <w:tc>
          <w:tcPr>
            <w:tcW w:w="1029" w:type="dxa"/>
            <w:tcBorders>
              <w:top w:val="nil"/>
              <w:left w:val="nil"/>
              <w:bottom w:val="single" w:sz="4" w:space="0" w:color="auto"/>
              <w:right w:val="single" w:sz="4" w:space="0" w:color="auto"/>
            </w:tcBorders>
            <w:noWrap/>
            <w:vAlign w:val="center"/>
          </w:tcPr>
          <w:p w14:paraId="2E99FCF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648B5DF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51A171D9"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399981DA"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11750E0"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E6719C">
            <w:pPr>
              <w:spacing w:after="0"/>
              <w:rPr>
                <w:rFonts w:ascii="Arial" w:hAnsi="Arial" w:cs="Arial"/>
                <w:b/>
                <w:bCs/>
                <w:sz w:val="18"/>
                <w:szCs w:val="18"/>
                <w:lang w:val="en-US"/>
              </w:rPr>
            </w:pPr>
          </w:p>
        </w:tc>
      </w:tr>
      <w:tr w:rsidR="00852A02" w14:paraId="0CAC03C5"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10850</w:t>
            </w:r>
          </w:p>
        </w:tc>
        <w:tc>
          <w:tcPr>
            <w:tcW w:w="1029" w:type="dxa"/>
            <w:tcBorders>
              <w:top w:val="nil"/>
              <w:left w:val="nil"/>
              <w:bottom w:val="single" w:sz="4" w:space="0" w:color="auto"/>
              <w:right w:val="single" w:sz="4" w:space="0" w:color="auto"/>
            </w:tcBorders>
            <w:noWrap/>
            <w:vAlign w:val="center"/>
          </w:tcPr>
          <w:p w14:paraId="06295198"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2BE9B7"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1B205D9"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25970CC2"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ED1276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E6719C">
            <w:pPr>
              <w:spacing w:after="0"/>
              <w:rPr>
                <w:rFonts w:ascii="Arial" w:hAnsi="Arial" w:cs="Arial"/>
                <w:b/>
                <w:bCs/>
                <w:sz w:val="18"/>
                <w:szCs w:val="18"/>
                <w:lang w:val="en-US"/>
              </w:rPr>
            </w:pPr>
          </w:p>
        </w:tc>
      </w:tr>
      <w:tr w:rsidR="00852A02" w14:paraId="69CAEE58" w14:textId="77777777" w:rsidTr="00E6719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E6719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n80 and DL band n1.</w:t>
            </w:r>
          </w:p>
        </w:tc>
      </w:tr>
      <w:tr w:rsidR="00852A02" w14:paraId="19515618" w14:textId="77777777" w:rsidTr="00E6719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E6719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49F2C0F8" w14:textId="77777777" w:rsidR="00852A02" w:rsidRDefault="00852A02" w:rsidP="00E6719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0E1B94C" w14:textId="77777777" w:rsidR="00852A02" w:rsidRDefault="00852A02" w:rsidP="00E6719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E8E4BDC" w14:textId="77777777" w:rsidR="00852A02" w:rsidRDefault="00852A02" w:rsidP="00E6719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64011A0D" w14:textId="77777777" w:rsidR="00852A02" w:rsidRDefault="00852A02" w:rsidP="00E6719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60608360" w14:textId="77777777" w:rsidR="00852A02" w:rsidRPr="0022354F" w:rsidRDefault="00852A02" w:rsidP="00852A02">
      <w:pPr>
        <w:rPr>
          <w:lang w:val="en-US" w:eastAsia="zh-CN"/>
        </w:rPr>
      </w:pPr>
    </w:p>
    <w:p w14:paraId="719CDD9A" w14:textId="4D4C4DFF" w:rsidR="00852A02" w:rsidRDefault="00852A02" w:rsidP="00852A02">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p>
    <w:p w14:paraId="29EE5415" w14:textId="0AA2156D" w:rsidR="00852A02" w:rsidRDefault="00852A02" w:rsidP="00852A02">
      <w:pPr>
        <w:pStyle w:val="af5"/>
        <w:keepNext/>
        <w:keepLines/>
        <w:jc w:val="center"/>
        <w:rPr>
          <w:sz w:val="22"/>
          <w:lang w:eastAsia="zh-CN"/>
        </w:rPr>
      </w:pPr>
      <w:r>
        <w:t xml:space="preserve">Table </w:t>
      </w:r>
      <w:r>
        <w:rPr>
          <w:lang w:eastAsia="zh-CN"/>
        </w:rPr>
        <w:t>5.1.4-2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E6719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n80</w:t>
            </w:r>
          </w:p>
        </w:tc>
      </w:tr>
      <w:tr w:rsidR="00852A02" w14:paraId="13337BF5"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E6719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E6719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852A02" w14:paraId="3441DF71" w14:textId="77777777" w:rsidTr="00E6719C">
        <w:trPr>
          <w:trHeight w:val="60"/>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E6719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1710</w:t>
            </w:r>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1785</w:t>
            </w:r>
          </w:p>
        </w:tc>
      </w:tr>
      <w:tr w:rsidR="00852A02" w14:paraId="667C0DAC"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E6719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E6719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E6719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852A02" w14:paraId="07619503" w14:textId="77777777" w:rsidTr="00E6719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852A02" w14:paraId="4502C6A5" w14:textId="77777777" w:rsidTr="00E6719C">
        <w:trPr>
          <w:trHeight w:val="56"/>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E6719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50</w:t>
            </w:r>
          </w:p>
        </w:tc>
      </w:tr>
      <w:tr w:rsidR="00852A02" w14:paraId="02085A8E"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E6719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45EFA7A6" w14:textId="77777777" w:rsidR="00852A02" w:rsidRDefault="00852A02" w:rsidP="00E6719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15FF6359" w14:textId="77777777" w:rsidR="00852A02" w:rsidRDefault="00852A02" w:rsidP="00E6719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E6719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852A02" w14:paraId="59383775"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1660</w:t>
            </w:r>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1835</w:t>
            </w:r>
          </w:p>
        </w:tc>
      </w:tr>
      <w:tr w:rsidR="00852A02" w14:paraId="2B0CC7F6"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80B7304"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852A02" w14:paraId="7C9700F0"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1610</w:t>
            </w:r>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1885</w:t>
            </w:r>
          </w:p>
        </w:tc>
      </w:tr>
      <w:tr w:rsidR="00852A02" w14:paraId="4C2E0726"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26C2C1D"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852A02" w14:paraId="3BDC02A8"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1560</w:t>
            </w:r>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1935</w:t>
            </w:r>
          </w:p>
        </w:tc>
      </w:tr>
      <w:tr w:rsidR="00852A02" w14:paraId="0C6582F7"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2C4ABCA"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852A02" w14:paraId="27043489"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1510</w:t>
            </w:r>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1985</w:t>
            </w:r>
          </w:p>
        </w:tc>
      </w:tr>
      <w:tr w:rsidR="00852A02" w14:paraId="06FCC96B"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40B177AA"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852A02" w14:paraId="6EDF2446"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1460</w:t>
            </w:r>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2035</w:t>
            </w:r>
          </w:p>
        </w:tc>
      </w:tr>
      <w:tr w:rsidR="00852A02" w14:paraId="7126CBA2"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E6719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E6719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p>
        </w:tc>
      </w:tr>
      <w:tr w:rsidR="00852A02" w14:paraId="264322E5" w14:textId="77777777" w:rsidTr="00E6719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E6719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A85A0A2" w14:textId="77777777" w:rsidR="00852A02" w:rsidRDefault="00852A02" w:rsidP="00E6719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23704CE8" w14:textId="77777777" w:rsidR="00852A02" w:rsidRDefault="00852A02" w:rsidP="00E6719C">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89E7105" w14:textId="77777777" w:rsidR="00852A02" w:rsidRDefault="00852A02" w:rsidP="00852A02">
      <w:pPr>
        <w:rPr>
          <w:lang w:eastAsia="zh-CN"/>
        </w:rPr>
      </w:pPr>
    </w:p>
    <w:p w14:paraId="7162D81B" w14:textId="71EEE9FC" w:rsidR="00852A02" w:rsidRDefault="00852A02" w:rsidP="00852A02">
      <w:pPr>
        <w:pStyle w:val="31"/>
        <w:rPr>
          <w:rFonts w:eastAsia="Symbol"/>
          <w:lang w:eastAsia="ja-JP"/>
        </w:rPr>
      </w:pPr>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p>
    <w:p w14:paraId="7809776B" w14:textId="77777777" w:rsidR="00852A02" w:rsidRPr="002B68ED" w:rsidRDefault="00852A02" w:rsidP="00852A02">
      <w:pPr>
        <w:rPr>
          <w:rFonts w:eastAsia="Symbol"/>
          <w:lang w:val="en-US" w:eastAsia="zh-CN"/>
        </w:rPr>
      </w:pPr>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p>
    <w:p w14:paraId="1E374E91" w14:textId="323AAA1A" w:rsidR="00852A02" w:rsidRDefault="00852A02" w:rsidP="00852A02">
      <w:pPr>
        <w:pStyle w:val="31"/>
      </w:pPr>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p>
    <w:p w14:paraId="4ACDCC8B" w14:textId="01FBE07D"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E6719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E6719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E6719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7EA4D138" w14:textId="77777777" w:rsidTr="00E6719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E6719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E6719C">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43CCA054" w14:textId="77777777" w:rsidTr="00E6719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E6719C">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.6</w:t>
            </w:r>
          </w:p>
        </w:tc>
      </w:tr>
      <w:tr w:rsidR="00852A02" w14:paraId="153AA269" w14:textId="77777777" w:rsidTr="00E6719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E6719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9B30E5B" w14:textId="77777777" w:rsidR="00852A02" w:rsidRDefault="00852A02" w:rsidP="00E6719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05755876" w14:textId="77777777" w:rsidR="00852A02" w:rsidRPr="005C4E32" w:rsidRDefault="00852A02" w:rsidP="00852A02">
      <w:pPr>
        <w:widowControl w:val="0"/>
        <w:jc w:val="both"/>
        <w:rPr>
          <w:rFonts w:ascii="Cambria" w:hAnsi="Cambria"/>
          <w:kern w:val="2"/>
          <w:sz w:val="24"/>
          <w:szCs w:val="24"/>
          <w:lang w:val="en-US" w:eastAsia="zh-CN"/>
        </w:rPr>
      </w:pPr>
    </w:p>
    <w:p w14:paraId="01CF50D5" w14:textId="436CA800"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E6719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E6719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E6719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852A02" w14:paraId="4DA743E3" w14:textId="77777777" w:rsidTr="00E6719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E6719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E6719C">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22B532B7" w14:textId="77777777" w:rsidTr="00E6719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E6719C">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E6719C">
            <w:pPr>
              <w:pStyle w:val="TAC"/>
              <w:spacing w:line="259" w:lineRule="auto"/>
              <w:rPr>
                <w:lang w:val="en-US" w:eastAsia="zh-CN"/>
              </w:rPr>
            </w:pPr>
            <w:r>
              <w:rPr>
                <w:color w:val="000000" w:themeColor="text1"/>
                <w:lang w:val="en-US" w:eastAsia="zh-CN"/>
              </w:rPr>
              <w:t>N/A</w:t>
            </w:r>
          </w:p>
        </w:tc>
      </w:tr>
      <w:tr w:rsidR="00852A02" w14:paraId="56CA0878" w14:textId="77777777" w:rsidTr="00E6719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E6719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51F248D" w14:textId="77777777" w:rsidR="00852A02" w:rsidRDefault="00852A02" w:rsidP="00E6719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1FB3B5DE" w14:textId="77777777" w:rsidR="00852A02" w:rsidRPr="005C4E32" w:rsidRDefault="00852A02" w:rsidP="00852A02"/>
    <w:p w14:paraId="4C54CA0F" w14:textId="58431CD1" w:rsidR="00852A02" w:rsidRDefault="00852A02" w:rsidP="00852A02">
      <w:pPr>
        <w:pStyle w:val="31"/>
      </w:pPr>
      <w:r>
        <w:t>5.1</w:t>
      </w:r>
      <w:r w:rsidRPr="00F51697">
        <w:t>.</w:t>
      </w:r>
      <w:r>
        <w:rPr>
          <w:lang w:eastAsia="zh-CN"/>
        </w:rPr>
        <w:t>7</w:t>
      </w:r>
      <w:r w:rsidRPr="00F51697">
        <w:rPr>
          <w:lang w:eastAsia="sv-SE"/>
        </w:rPr>
        <w:tab/>
      </w:r>
      <w:r>
        <w:t>O</w:t>
      </w:r>
      <w:r w:rsidRPr="006A3DA2">
        <w:t>ut-of-band blocking exception</w:t>
      </w:r>
    </w:p>
    <w:p w14:paraId="6BD87511" w14:textId="77777777" w:rsidR="00852A02" w:rsidRPr="004A35C7" w:rsidRDefault="00852A02" w:rsidP="00852A02">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2E820C5A" w14:textId="69C4B8F6" w:rsidR="000F727C" w:rsidRPr="00A01BF1" w:rsidRDefault="00852A02" w:rsidP="000F727C">
      <w:pPr>
        <w:pStyle w:val="21"/>
        <w:rPr>
          <w:rFonts w:cs="Arial"/>
          <w:lang w:eastAsia="zh-CN"/>
        </w:rPr>
      </w:pPr>
      <w:r>
        <w:rPr>
          <w:rFonts w:hint="eastAsia"/>
          <w:lang w:eastAsia="zh-CN"/>
        </w:rPr>
        <w:lastRenderedPageBreak/>
        <w:t>5.2</w:t>
      </w:r>
      <w:r w:rsidR="000F727C">
        <w:rPr>
          <w:lang w:eastAsia="zh-CN"/>
        </w:rPr>
        <w:tab/>
      </w:r>
      <w:r w:rsidR="000F727C" w:rsidRPr="008D0443">
        <w:rPr>
          <w:rFonts w:cs="Arial"/>
          <w:lang w:eastAsia="zh-CN"/>
        </w:rPr>
        <w:t>CA_n1-n3_n78-</w:t>
      </w:r>
      <w:r w:rsidR="000F727C">
        <w:rPr>
          <w:rFonts w:cs="Arial"/>
          <w:lang w:eastAsia="zh-CN"/>
        </w:rPr>
        <w:t>n84</w:t>
      </w:r>
    </w:p>
    <w:p w14:paraId="4E20B53B" w14:textId="12783B6D" w:rsidR="000F727C" w:rsidRDefault="00852A02" w:rsidP="000F727C">
      <w:pPr>
        <w:pStyle w:val="31"/>
        <w:rPr>
          <w:rFonts w:cs="Arial"/>
          <w:szCs w:val="28"/>
        </w:rPr>
      </w:pPr>
      <w:r>
        <w:rPr>
          <w:rFonts w:cs="Arial"/>
          <w:szCs w:val="28"/>
          <w:lang w:eastAsia="zh-CN"/>
        </w:rPr>
        <w:t>5.2</w:t>
      </w:r>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p>
    <w:p w14:paraId="57D57EC9" w14:textId="0F14E97D" w:rsidR="000F727C" w:rsidRDefault="000F727C" w:rsidP="000F727C">
      <w:pPr>
        <w:jc w:val="center"/>
        <w:rPr>
          <w:rFonts w:ascii="Arial" w:hAnsi="Arial" w:cs="Arial"/>
          <w:b/>
          <w:kern w:val="2"/>
          <w:szCs w:val="24"/>
          <w:lang w:val="en-US"/>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pPr>
            <w:r w:rsidRPr="001C0CC4">
              <w:t>NR Band</w:t>
            </w:r>
          </w:p>
          <w:p w14:paraId="6D1978D4" w14:textId="77777777" w:rsidR="000F727C" w:rsidRPr="001C0CC4" w:rsidRDefault="000F727C" w:rsidP="000F727C">
            <w:pPr>
              <w:pStyle w:val="TAH"/>
            </w:pPr>
            <w:r w:rsidRPr="001C0CC4">
              <w:t>(Table 5.2-1</w:t>
            </w:r>
            <w:r>
              <w:t xml:space="preserve"> from TS 38.101-1</w:t>
            </w:r>
            <w:r w:rsidRPr="001C0CC4">
              <w:t>)</w:t>
            </w:r>
          </w:p>
        </w:tc>
      </w:tr>
      <w:tr w:rsidR="000F727C" w:rsidRPr="001C0CC4"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vertAlign w:val="superscript"/>
              </w:rPr>
            </w:pPr>
            <w:bookmarkStart w:id="40" w:name="_Hlk173399272"/>
            <w:r w:rsidRPr="008D0443">
              <w:rPr>
                <w:rFonts w:cs="Arial"/>
                <w:lang w:eastAsia="zh-CN"/>
              </w:rPr>
              <w:t>CA_n1-n3_n78-</w:t>
            </w:r>
            <w:r>
              <w:rPr>
                <w:rFonts w:cs="Arial"/>
                <w:lang w:eastAsia="zh-CN"/>
              </w:rPr>
              <w:t>n84</w:t>
            </w:r>
            <w:bookmarkEnd w:id="40"/>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lang w:eastAsia="zh-CN"/>
              </w:rPr>
            </w:pPr>
            <w:r>
              <w:rPr>
                <w:lang w:eastAsia="zh-CN"/>
              </w:rPr>
              <w:t>n1, n3, n78, n84</w:t>
            </w:r>
          </w:p>
        </w:tc>
      </w:tr>
      <w:tr w:rsidR="000F727C" w:rsidRPr="001C0CC4" w14:paraId="341C2E87"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pPr>
          </w:p>
        </w:tc>
      </w:tr>
    </w:tbl>
    <w:p w14:paraId="3831AEA3" w14:textId="77777777" w:rsidR="000F727C" w:rsidRPr="00E85FA4" w:rsidRDefault="000F727C" w:rsidP="000F727C">
      <w:pPr>
        <w:rPr>
          <w:lang w:eastAsia="zh-CN"/>
        </w:rPr>
      </w:pPr>
    </w:p>
    <w:p w14:paraId="65056287" w14:textId="3F38334F" w:rsidR="000F727C" w:rsidRDefault="00852A02" w:rsidP="000F727C">
      <w:pPr>
        <w:pStyle w:val="31"/>
        <w:rPr>
          <w:rFonts w:cs="Arial"/>
          <w:szCs w:val="28"/>
          <w:lang w:eastAsia="zh-CN"/>
        </w:rPr>
      </w:pPr>
      <w:r>
        <w:rPr>
          <w:rFonts w:cs="Arial"/>
          <w:szCs w:val="28"/>
          <w:lang w:eastAsia="zh-CN"/>
        </w:rPr>
        <w:t>5.2</w:t>
      </w:r>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p>
    <w:p w14:paraId="1AA1C18B" w14:textId="49FDC672" w:rsidR="000F727C" w:rsidRDefault="000F727C" w:rsidP="000F727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F727C"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pPr>
            <w:r w:rsidRPr="008D0443">
              <w:t>CA_n1A-n3A_n78A-</w:t>
            </w:r>
            <w:r>
              <w:t>n84</w:t>
            </w:r>
            <w:r w:rsidRPr="008D0443">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pPr>
            <w:r>
              <w:t>SUL_</w:t>
            </w:r>
            <w:r w:rsidRPr="008D0443">
              <w:t>n78A-</w:t>
            </w:r>
            <w:r>
              <w:t>n84</w:t>
            </w:r>
            <w:r w:rsidRPr="008D0443">
              <w:t>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rFonts w:ascii="Arial" w:hAnsi="Arial"/>
                <w:sz w:val="18"/>
                <w:lang w:eastAsia="zh-CN"/>
              </w:rPr>
            </w:pPr>
            <w:r w:rsidRPr="00DD2D6F">
              <w:rPr>
                <w:lang w:eastAsia="zh-CN"/>
              </w:rPr>
              <w:t>4 and 5</w:t>
            </w:r>
          </w:p>
        </w:tc>
      </w:tr>
      <w:tr w:rsidR="000F727C"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rFonts w:ascii="Arial" w:hAnsi="Arial"/>
                <w:sz w:val="18"/>
                <w:lang w:eastAsia="zh-CN"/>
              </w:rPr>
            </w:pPr>
          </w:p>
        </w:tc>
      </w:tr>
      <w:tr w:rsidR="000F727C"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rFonts w:ascii="Arial" w:hAnsi="Arial"/>
                <w:sz w:val="18"/>
                <w:lang w:eastAsia="zh-CN"/>
              </w:rPr>
            </w:pPr>
          </w:p>
        </w:tc>
      </w:tr>
      <w:tr w:rsidR="000F727C"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rFonts w:ascii="Arial" w:hAnsi="Arial"/>
                <w:sz w:val="18"/>
                <w:lang w:eastAsia="zh-CN"/>
              </w:rPr>
            </w:pPr>
          </w:p>
        </w:tc>
      </w:tr>
      <w:tr w:rsidR="000F727C"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7904F60B" w14:textId="77777777" w:rsidR="000F727C" w:rsidRPr="00D37690" w:rsidRDefault="000F727C" w:rsidP="000F727C">
      <w:pPr>
        <w:rPr>
          <w:lang w:eastAsia="zh-CN"/>
        </w:rPr>
      </w:pPr>
    </w:p>
    <w:p w14:paraId="4E5FF895" w14:textId="11E4EF0D" w:rsidR="000F727C" w:rsidRDefault="00852A02" w:rsidP="000F727C">
      <w:pPr>
        <w:pStyle w:val="31"/>
        <w:rPr>
          <w:rFonts w:cs="Arial"/>
          <w:szCs w:val="28"/>
          <w:lang w:val="en-US" w:eastAsia="zh-CN"/>
        </w:rPr>
      </w:pPr>
      <w:r>
        <w:rPr>
          <w:rFonts w:cs="Arial"/>
          <w:lang w:eastAsia="zh-CN"/>
        </w:rPr>
        <w:t>5.2</w:t>
      </w:r>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p>
    <w:p w14:paraId="52D05E3E" w14:textId="77777777" w:rsidR="000F727C" w:rsidRPr="00480624" w:rsidRDefault="000F727C" w:rsidP="000F727C">
      <w:pPr>
        <w:rPr>
          <w:lang w:eastAsia="zh-CN"/>
        </w:rPr>
      </w:pPr>
      <w:r w:rsidRPr="00480624">
        <w:rPr>
          <w:lang w:eastAsia="zh-CN"/>
        </w:rPr>
        <w:t>There is only single UL in uplink so the requirement for each band in clause 6.2.1 from 38.101-1 is applicable.</w:t>
      </w:r>
    </w:p>
    <w:p w14:paraId="1EBC62DE" w14:textId="7DA2322E" w:rsidR="000F727C" w:rsidRDefault="00852A02" w:rsidP="000F727C">
      <w:pPr>
        <w:pStyle w:val="31"/>
        <w:rPr>
          <w:rFonts w:cs="Arial"/>
          <w:lang w:eastAsia="zh-CN"/>
        </w:rPr>
      </w:pPr>
      <w:r>
        <w:rPr>
          <w:rFonts w:cs="Arial"/>
          <w:lang w:eastAsia="zh-CN"/>
        </w:rPr>
        <w:t>5.2</w:t>
      </w:r>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p>
    <w:p w14:paraId="3C29992B" w14:textId="154E86BA" w:rsidR="000F727C" w:rsidRDefault="000F727C" w:rsidP="000F727C">
      <w:pPr>
        <w:rPr>
          <w:lang w:eastAsia="zh-CN"/>
        </w:rPr>
      </w:pPr>
      <w:r w:rsidRPr="0022354F">
        <w:rPr>
          <w:lang w:eastAsia="zh-CN"/>
        </w:rPr>
        <w:t xml:space="preserve">Table </w:t>
      </w:r>
      <w:r w:rsidR="00852A02">
        <w:rPr>
          <w:lang w:eastAsia="zh-CN"/>
        </w:rPr>
        <w:t>5.2</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p>
    <w:p w14:paraId="22E5DB24" w14:textId="2AE2EA2A" w:rsidR="000F727C" w:rsidRDefault="000F727C" w:rsidP="000F727C">
      <w:pPr>
        <w:pStyle w:val="af5"/>
        <w:keepNext/>
        <w:keepLines/>
        <w:jc w:val="center"/>
        <w:rPr>
          <w:sz w:val="22"/>
          <w:lang w:eastAsia="zh-CN"/>
        </w:rPr>
      </w:pPr>
      <w:r>
        <w:t xml:space="preserve">Table </w:t>
      </w:r>
      <w:r w:rsidR="00852A02">
        <w:rPr>
          <w:lang w:eastAsia="zh-CN"/>
        </w:rPr>
        <w:t>5.2</w:t>
      </w:r>
      <w:r>
        <w:rPr>
          <w:lang w:eastAsia="zh-CN"/>
        </w:rPr>
        <w:t>.4-1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F727C"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rFonts w:ascii="Arial" w:hAnsi="Arial" w:cs="Arial"/>
                <w:b/>
                <w:bCs/>
                <w:sz w:val="18"/>
                <w:szCs w:val="18"/>
                <w:lang w:val="en-US"/>
              </w:rPr>
            </w:pPr>
          </w:p>
        </w:tc>
      </w:tr>
      <w:tr w:rsidR="000F727C"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rFonts w:ascii="Arial" w:hAnsi="Arial" w:cs="Arial"/>
                <w:b/>
                <w:bCs/>
                <w:sz w:val="18"/>
                <w:szCs w:val="18"/>
                <w:lang w:val="en-US"/>
              </w:rPr>
            </w:pPr>
          </w:p>
        </w:tc>
      </w:tr>
      <w:tr w:rsidR="000F727C" w14:paraId="2D86D97B"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65D991D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6BC5B4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noWrap/>
            <w:vAlign w:val="center"/>
          </w:tcPr>
          <w:p w14:paraId="6307079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1FBB004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640758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02DE66A6" w14:textId="77777777" w:rsidTr="000F727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69A0F0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5E38E7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8264A5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FFF8E6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A06DD3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6B3FC443" w14:textId="77777777" w:rsidTr="000F727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5970A9D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522F9B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766CE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E123D5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CC85C0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rFonts w:ascii="Arial" w:hAnsi="Arial" w:cs="Arial"/>
                <w:b/>
                <w:bCs/>
                <w:sz w:val="18"/>
                <w:szCs w:val="18"/>
                <w:lang w:val="en-US"/>
              </w:rPr>
            </w:pPr>
          </w:p>
        </w:tc>
      </w:tr>
      <w:tr w:rsidR="000F727C" w14:paraId="61D426C8"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1954D73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66D05D7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629FC42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2634DF0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55D586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rFonts w:ascii="Arial" w:hAnsi="Arial" w:cs="Arial"/>
                <w:b/>
                <w:bCs/>
                <w:sz w:val="18"/>
                <w:szCs w:val="18"/>
                <w:lang w:val="en-US"/>
              </w:rPr>
            </w:pPr>
          </w:p>
        </w:tc>
      </w:tr>
      <w:tr w:rsidR="000F727C" w14:paraId="7AF9C4BE"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0DC27E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8F477D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55A6CE5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B46F26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BCDB9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rFonts w:ascii="Arial" w:hAnsi="Arial" w:cs="Arial"/>
                <w:b/>
                <w:bCs/>
                <w:sz w:val="18"/>
                <w:szCs w:val="18"/>
                <w:lang w:val="en-US"/>
              </w:rPr>
            </w:pPr>
          </w:p>
        </w:tc>
      </w:tr>
      <w:tr w:rsidR="000F727C" w14:paraId="52CFF872"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FF706E2"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p>
        </w:tc>
      </w:tr>
      <w:tr w:rsidR="000F727C" w14:paraId="1C76B43D" w14:textId="77777777" w:rsidTr="000F727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noWrap/>
            <w:vAlign w:val="bottom"/>
            <w:hideMark/>
          </w:tcPr>
          <w:p w14:paraId="60256364"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562CB99"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0A296A7A"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1E67F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2A88A7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F727C" w14:paraId="0AFF16DE" w14:textId="77777777" w:rsidTr="000F727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23FC93F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2BC49BD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309B09F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46D9ABB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79E19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rFonts w:ascii="Arial" w:hAnsi="Arial" w:cs="Arial"/>
                <w:b/>
                <w:bCs/>
                <w:sz w:val="18"/>
                <w:szCs w:val="18"/>
                <w:lang w:val="en-US"/>
              </w:rPr>
            </w:pPr>
          </w:p>
        </w:tc>
      </w:tr>
      <w:tr w:rsidR="000F727C" w14:paraId="3B4A091C"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lastRenderedPageBreak/>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center"/>
          </w:tcPr>
          <w:p w14:paraId="2501217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376E898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26A001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376A5C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59C3BF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rFonts w:ascii="Arial" w:hAnsi="Arial" w:cs="Arial"/>
                <w:b/>
                <w:bCs/>
                <w:sz w:val="18"/>
                <w:szCs w:val="18"/>
                <w:lang w:val="en-US"/>
              </w:rPr>
            </w:pPr>
          </w:p>
        </w:tc>
      </w:tr>
      <w:tr w:rsidR="000F727C" w14:paraId="30A62E31"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5F1916C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08BB25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6A46DD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3BB7BB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12A2949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5A07F437"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3760</w:t>
            </w:r>
          </w:p>
        </w:tc>
        <w:tc>
          <w:tcPr>
            <w:tcW w:w="1029" w:type="dxa"/>
            <w:tcBorders>
              <w:top w:val="nil"/>
              <w:left w:val="nil"/>
              <w:bottom w:val="single" w:sz="4" w:space="0" w:color="auto"/>
              <w:right w:val="single" w:sz="4" w:space="0" w:color="auto"/>
            </w:tcBorders>
            <w:noWrap/>
            <w:vAlign w:val="center"/>
          </w:tcPr>
          <w:p w14:paraId="61304FE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5752F9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BAFD7A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33F0D7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398F79B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30B48496"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5640</w:t>
            </w:r>
          </w:p>
        </w:tc>
        <w:tc>
          <w:tcPr>
            <w:tcW w:w="1029" w:type="dxa"/>
            <w:tcBorders>
              <w:top w:val="nil"/>
              <w:left w:val="nil"/>
              <w:bottom w:val="single" w:sz="4" w:space="0" w:color="auto"/>
              <w:right w:val="single" w:sz="4" w:space="0" w:color="auto"/>
            </w:tcBorders>
            <w:noWrap/>
            <w:vAlign w:val="center"/>
          </w:tcPr>
          <w:p w14:paraId="660D0BD3"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D8B8DF9"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DD247A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7137C0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188FDE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rFonts w:ascii="Arial" w:hAnsi="Arial" w:cs="Arial"/>
                <w:b/>
                <w:bCs/>
                <w:sz w:val="18"/>
                <w:szCs w:val="18"/>
                <w:lang w:val="en-US"/>
              </w:rPr>
            </w:pPr>
          </w:p>
        </w:tc>
      </w:tr>
      <w:tr w:rsidR="000F727C" w14:paraId="5C5D2D09"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7520</w:t>
            </w:r>
          </w:p>
        </w:tc>
        <w:tc>
          <w:tcPr>
            <w:tcW w:w="1029" w:type="dxa"/>
            <w:tcBorders>
              <w:top w:val="nil"/>
              <w:left w:val="nil"/>
              <w:bottom w:val="single" w:sz="4" w:space="0" w:color="auto"/>
              <w:right w:val="single" w:sz="4" w:space="0" w:color="auto"/>
            </w:tcBorders>
            <w:noWrap/>
            <w:vAlign w:val="center"/>
          </w:tcPr>
          <w:p w14:paraId="3EA81B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5240355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44BDDB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D869B4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FFF3FF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rFonts w:ascii="Arial" w:hAnsi="Arial" w:cs="Arial"/>
                <w:b/>
                <w:bCs/>
                <w:sz w:val="18"/>
                <w:szCs w:val="18"/>
                <w:lang w:val="en-US"/>
              </w:rPr>
            </w:pPr>
          </w:p>
        </w:tc>
      </w:tr>
      <w:tr w:rsidR="000F727C" w14:paraId="16D71A53"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9400</w:t>
            </w:r>
          </w:p>
        </w:tc>
        <w:tc>
          <w:tcPr>
            <w:tcW w:w="1029" w:type="dxa"/>
            <w:tcBorders>
              <w:top w:val="nil"/>
              <w:left w:val="nil"/>
              <w:bottom w:val="single" w:sz="4" w:space="0" w:color="auto"/>
              <w:right w:val="single" w:sz="4" w:space="0" w:color="auto"/>
            </w:tcBorders>
            <w:noWrap/>
            <w:vAlign w:val="center"/>
          </w:tcPr>
          <w:p w14:paraId="6BE3480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94F743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482A07A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F7512F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965AAD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rFonts w:ascii="Arial" w:hAnsi="Arial" w:cs="Arial"/>
                <w:b/>
                <w:bCs/>
                <w:sz w:val="18"/>
                <w:szCs w:val="18"/>
                <w:lang w:val="en-US"/>
              </w:rPr>
            </w:pPr>
          </w:p>
        </w:tc>
      </w:tr>
      <w:tr w:rsidR="000F727C"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p>
        </w:tc>
      </w:tr>
      <w:tr w:rsidR="000F727C"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38D526B3" w14:textId="77777777" w:rsidR="000F727C" w:rsidRDefault="000F727C" w:rsidP="000F727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643A70AD" w14:textId="77777777" w:rsidR="000F727C" w:rsidRDefault="000F727C" w:rsidP="000F727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310179E9" w14:textId="77777777" w:rsidR="000F727C" w:rsidRDefault="000F727C" w:rsidP="000F727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AEAA0D" w14:textId="77777777" w:rsidR="000F727C" w:rsidRDefault="000F727C" w:rsidP="000F727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0CF85C3" w14:textId="77777777" w:rsidR="000F727C" w:rsidRPr="0022354F" w:rsidRDefault="000F727C" w:rsidP="000F727C">
      <w:pPr>
        <w:rPr>
          <w:lang w:val="en-US" w:eastAsia="zh-CN"/>
        </w:rPr>
      </w:pPr>
    </w:p>
    <w:p w14:paraId="044B3142" w14:textId="0EE2449E" w:rsidR="000F727C" w:rsidRDefault="000F727C" w:rsidP="000F727C">
      <w:r>
        <w:rPr>
          <w:lang w:eastAsia="zh-CN"/>
        </w:rPr>
        <w:t xml:space="preserve">Table </w:t>
      </w:r>
      <w:r w:rsidR="00852A02">
        <w:rPr>
          <w:lang w:val="en-US" w:eastAsia="zh-CN"/>
        </w:rPr>
        <w:t>5.2</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p>
    <w:p w14:paraId="53AD52EB" w14:textId="54195736" w:rsidR="000F727C" w:rsidRDefault="000F727C" w:rsidP="000F727C">
      <w:pPr>
        <w:pStyle w:val="af5"/>
        <w:keepNext/>
        <w:keepLines/>
        <w:jc w:val="center"/>
        <w:rPr>
          <w:sz w:val="22"/>
          <w:lang w:eastAsia="zh-CN"/>
        </w:rPr>
      </w:pPr>
      <w:r>
        <w:t xml:space="preserve">Table </w:t>
      </w:r>
      <w:r w:rsidR="00852A02">
        <w:rPr>
          <w:lang w:eastAsia="zh-CN"/>
        </w:rPr>
        <w:t>5.2</w:t>
      </w:r>
      <w:r>
        <w:rPr>
          <w:lang w:eastAsia="zh-CN"/>
        </w:rPr>
        <w:t>.4-2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n84</w:t>
            </w:r>
          </w:p>
        </w:tc>
      </w:tr>
      <w:tr w:rsidR="000F727C"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0F727C"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1980</w:t>
            </w:r>
          </w:p>
        </w:tc>
      </w:tr>
      <w:tr w:rsidR="000F727C"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0F727C"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F727C"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50</w:t>
            </w:r>
          </w:p>
        </w:tc>
      </w:tr>
      <w:tr w:rsidR="000F727C"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0F727C"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2030</w:t>
            </w:r>
          </w:p>
        </w:tc>
      </w:tr>
      <w:tr w:rsidR="000F727C"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0F727C"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2080</w:t>
            </w:r>
          </w:p>
        </w:tc>
      </w:tr>
      <w:tr w:rsidR="000F727C"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0F727C"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2130</w:t>
            </w:r>
          </w:p>
        </w:tc>
      </w:tr>
      <w:tr w:rsidR="000F727C"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0F727C"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2180</w:t>
            </w:r>
          </w:p>
        </w:tc>
      </w:tr>
      <w:tr w:rsidR="000F727C"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0F727C"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2230</w:t>
            </w:r>
          </w:p>
        </w:tc>
      </w:tr>
      <w:tr w:rsidR="000F727C"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p>
        </w:tc>
      </w:tr>
      <w:tr w:rsidR="000F727C"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CD02046" w14:textId="77777777" w:rsidR="000F727C" w:rsidRDefault="000F727C" w:rsidP="000F727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1772F313" w14:textId="77777777" w:rsidR="000F727C" w:rsidRDefault="000F727C" w:rsidP="000F727C">
            <w:pPr>
              <w:pStyle w:val="TAN"/>
              <w:rPr>
                <w:rFonts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55BA792C" w14:textId="77777777" w:rsidR="000F727C" w:rsidRDefault="000F727C" w:rsidP="000F727C">
      <w:pPr>
        <w:rPr>
          <w:lang w:eastAsia="zh-CN"/>
        </w:rPr>
      </w:pPr>
    </w:p>
    <w:p w14:paraId="6DC76C97" w14:textId="36047AA1" w:rsidR="000F727C" w:rsidRDefault="00852A02" w:rsidP="000F727C">
      <w:pPr>
        <w:pStyle w:val="31"/>
        <w:rPr>
          <w:rFonts w:eastAsia="Symbol"/>
          <w:lang w:eastAsia="ja-JP"/>
        </w:rPr>
      </w:pPr>
      <w:r>
        <w:t>5.2</w:t>
      </w:r>
      <w:r w:rsidR="000F727C">
        <w:t>.</w:t>
      </w:r>
      <w:r w:rsidR="000F727C">
        <w:rPr>
          <w:rFonts w:hint="eastAsia"/>
          <w:lang w:eastAsia="zh-CN"/>
        </w:rPr>
        <w:t>5</w:t>
      </w:r>
      <w:r w:rsidR="000F727C" w:rsidRPr="00F00C5E">
        <w:rPr>
          <w:rFonts w:ascii="Courier New" w:hAnsi="Courier New"/>
          <w:sz w:val="22"/>
          <w:szCs w:val="22"/>
          <w:lang w:eastAsia="sv-SE"/>
        </w:rPr>
        <w:tab/>
      </w:r>
      <w:r w:rsidR="000F727C" w:rsidRPr="00284A36">
        <w:rPr>
          <w:rFonts w:eastAsia="MS Mincho"/>
          <w:lang w:eastAsia="ja-JP"/>
        </w:rPr>
        <w:t>REFSENS requirements</w:t>
      </w:r>
    </w:p>
    <w:p w14:paraId="169DD45E" w14:textId="77777777" w:rsidR="000F727C" w:rsidRPr="002B68ED" w:rsidRDefault="000F727C" w:rsidP="000F727C">
      <w:pPr>
        <w:rPr>
          <w:rFonts w:eastAsia="Symbol"/>
          <w:lang w:val="en-US" w:eastAsia="zh-CN"/>
        </w:rPr>
      </w:pPr>
      <w:r>
        <w:rPr>
          <w:rFonts w:eastAsia="Symbol" w:hint="eastAsia"/>
          <w:lang w:val="en-US" w:eastAsia="zh-CN"/>
        </w:rPr>
        <w:t>T</w:t>
      </w:r>
      <w:r>
        <w:rPr>
          <w:rFonts w:eastAsia="Symbol"/>
          <w:lang w:val="en-US" w:eastAsia="zh-CN"/>
        </w:rPr>
        <w:t xml:space="preserve">he </w:t>
      </w:r>
      <w:proofErr w:type="gramStart"/>
      <w:r>
        <w:rPr>
          <w:rFonts w:eastAsia="Symbol"/>
          <w:lang w:val="en-US" w:eastAsia="zh-CN"/>
        </w:rPr>
        <w:t>cross band</w:t>
      </w:r>
      <w:proofErr w:type="gramEnd"/>
      <w:r>
        <w:rPr>
          <w:rFonts w:eastAsia="Symbol"/>
          <w:lang w:val="en-US" w:eastAsia="zh-CN"/>
        </w:rPr>
        <w:t xml:space="preserve"> isolation MSD requirements for DL band n3 affected by UL band n84 have been specified in the spec.</w:t>
      </w:r>
    </w:p>
    <w:p w14:paraId="3FE8E933" w14:textId="32DAFCF2" w:rsidR="000F727C" w:rsidRDefault="00852A02" w:rsidP="000F727C">
      <w:pPr>
        <w:pStyle w:val="31"/>
      </w:pPr>
      <w:r>
        <w:t>5.2</w:t>
      </w:r>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p>
    <w:p w14:paraId="65471534" w14:textId="6422E49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pPr>
            <w:r>
              <w:lastRenderedPageBreak/>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r>
      <w:tr w:rsidR="000F727C"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584247FF"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4480A8FE" w14:textId="77777777" w:rsidR="000F727C" w:rsidRPr="005C4E32" w:rsidRDefault="000F727C" w:rsidP="000F727C">
      <w:pPr>
        <w:widowControl w:val="0"/>
        <w:jc w:val="both"/>
        <w:rPr>
          <w:rFonts w:ascii="Cambria" w:hAnsi="Cambria"/>
          <w:kern w:val="2"/>
          <w:sz w:val="24"/>
          <w:szCs w:val="24"/>
          <w:lang w:val="en-US" w:eastAsia="zh-CN"/>
        </w:rPr>
      </w:pPr>
    </w:p>
    <w:p w14:paraId="16DFF1AB" w14:textId="4173F18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0F727C"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lang w:val="en-US" w:eastAsia="zh-CN"/>
              </w:rPr>
            </w:pPr>
            <w:r>
              <w:rPr>
                <w:color w:val="000000" w:themeColor="text1"/>
                <w:lang w:val="en-US" w:eastAsia="zh-CN"/>
              </w:rPr>
              <w:t>N/A</w:t>
            </w:r>
          </w:p>
        </w:tc>
      </w:tr>
      <w:tr w:rsidR="000F727C"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08CEFFC2" w14:textId="77777777" w:rsidR="000F727C" w:rsidRDefault="000F727C"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等线" w:hAnsi="Arial"/>
                <w:color w:val="000000" w:themeColor="text1"/>
                <w:sz w:val="18"/>
              </w:rPr>
              <w:t>.</w:t>
            </w:r>
          </w:p>
        </w:tc>
      </w:tr>
    </w:tbl>
    <w:p w14:paraId="2C8751BE" w14:textId="77777777" w:rsidR="000F727C" w:rsidRPr="005C4E32" w:rsidRDefault="000F727C" w:rsidP="000F727C"/>
    <w:p w14:paraId="5E57AFAD" w14:textId="30672FFE" w:rsidR="000F727C" w:rsidRDefault="00852A02" w:rsidP="000F727C">
      <w:pPr>
        <w:pStyle w:val="31"/>
      </w:pPr>
      <w:r>
        <w:t>5.2</w:t>
      </w:r>
      <w:r w:rsidR="000F727C" w:rsidRPr="00F51697">
        <w:t>.</w:t>
      </w:r>
      <w:r w:rsidR="000F727C">
        <w:rPr>
          <w:lang w:eastAsia="zh-CN"/>
        </w:rPr>
        <w:t>7</w:t>
      </w:r>
      <w:r w:rsidR="000F727C" w:rsidRPr="00F51697">
        <w:rPr>
          <w:lang w:eastAsia="sv-SE"/>
        </w:rPr>
        <w:tab/>
      </w:r>
      <w:r w:rsidR="000F727C">
        <w:t>O</w:t>
      </w:r>
      <w:r w:rsidR="000F727C" w:rsidRPr="006A3DA2">
        <w:t>ut-of-band blocking exception</w:t>
      </w:r>
    </w:p>
    <w:p w14:paraId="60CD4D7B" w14:textId="64FB6EE4" w:rsidR="000F727C" w:rsidRPr="000F727C" w:rsidRDefault="000F727C" w:rsidP="000F727C">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00825BF8" w14:textId="3AA2DE34" w:rsidR="004A35C7" w:rsidRPr="00A01BF1" w:rsidRDefault="004A35C7" w:rsidP="004A35C7">
      <w:pPr>
        <w:pStyle w:val="21"/>
        <w:rPr>
          <w:rFonts w:cs="Arial"/>
          <w:lang w:eastAsia="zh-CN"/>
        </w:rPr>
      </w:pPr>
      <w:bookmarkStart w:id="41" w:name="_Toc160611357"/>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r w:rsidR="00C77509">
        <w:rPr>
          <w:rFonts w:cs="Arial"/>
          <w:lang w:eastAsia="zh-CN"/>
        </w:rPr>
        <w:t xml:space="preserve"> </w:t>
      </w:r>
      <w:proofErr w:type="spellStart"/>
      <w:r>
        <w:rPr>
          <w:rFonts w:cs="Arial"/>
          <w:lang w:eastAsia="zh-CN"/>
        </w:rPr>
        <w:t>CA_nX_nY-nZ</w:t>
      </w:r>
      <w:bookmarkEnd w:id="41"/>
      <w:proofErr w:type="spellEnd"/>
      <w:r w:rsidR="00C77509">
        <w:rPr>
          <w:rFonts w:cs="Arial"/>
          <w:lang w:eastAsia="zh-CN"/>
        </w:rPr>
        <w:t>/</w:t>
      </w:r>
      <w:r w:rsidR="00C77509" w:rsidRPr="00C77509">
        <w:rPr>
          <w:rFonts w:cs="Arial"/>
          <w:lang w:eastAsia="zh-CN"/>
        </w:rPr>
        <w:t xml:space="preserve"> </w:t>
      </w:r>
      <w:proofErr w:type="spellStart"/>
      <w:r w:rsidR="00C77509">
        <w:rPr>
          <w:rFonts w:cs="Arial"/>
          <w:lang w:eastAsia="zh-CN"/>
        </w:rPr>
        <w:t>CA_nX-nW_nY-nZ</w:t>
      </w:r>
      <w:proofErr w:type="spellEnd"/>
    </w:p>
    <w:p w14:paraId="240EEC32" w14:textId="77777777" w:rsidR="004A35C7" w:rsidRDefault="004A35C7" w:rsidP="004A35C7">
      <w:pPr>
        <w:pStyle w:val="31"/>
        <w:rPr>
          <w:rFonts w:cs="Arial"/>
          <w:szCs w:val="28"/>
        </w:rPr>
      </w:pPr>
      <w:bookmarkStart w:id="42" w:name="_Toc3303722"/>
      <w:bookmarkStart w:id="43" w:name="_Toc3364426"/>
      <w:bookmarkStart w:id="44" w:name="_Toc63588647"/>
      <w:bookmarkStart w:id="45" w:name="_Toc70596824"/>
      <w:bookmarkStart w:id="46" w:name="_Toc104375707"/>
      <w:bookmarkStart w:id="47" w:name="_Toc160611358"/>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2"/>
      <w:bookmarkEnd w:id="43"/>
      <w:bookmarkEnd w:id="44"/>
      <w:bookmarkEnd w:id="45"/>
      <w:bookmarkEnd w:id="46"/>
      <w:bookmarkEnd w:id="47"/>
    </w:p>
    <w:p w14:paraId="6B880F5B" w14:textId="77777777" w:rsidR="004A35C7" w:rsidRDefault="004A35C7" w:rsidP="004A35C7">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48" w:name="_Toc3303723"/>
      <w:bookmarkStart w:id="49" w:name="_Toc3364427"/>
      <w:bookmarkStart w:id="50" w:name="_Toc63588648"/>
      <w:bookmarkStart w:id="51" w:name="_Toc70596825"/>
      <w:bookmarkStart w:id="52" w:name="_Toc104375708"/>
      <w:bookmarkStart w:id="53" w:name="_Toc160611359"/>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8"/>
      <w:bookmarkEnd w:id="49"/>
      <w:bookmarkEnd w:id="50"/>
      <w:bookmarkEnd w:id="51"/>
      <w:bookmarkEnd w:id="52"/>
      <w:bookmarkEnd w:id="53"/>
    </w:p>
    <w:p w14:paraId="0C40DE30" w14:textId="77777777" w:rsidR="004A35C7" w:rsidRDefault="004A35C7" w:rsidP="004A35C7">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54" w:name="_Toc3303724"/>
      <w:bookmarkStart w:id="55" w:name="_Toc3364428"/>
      <w:bookmarkStart w:id="56" w:name="_Toc63588649"/>
      <w:bookmarkStart w:id="57" w:name="_Toc70596826"/>
      <w:bookmarkStart w:id="58" w:name="_Toc104375709"/>
      <w:bookmarkStart w:id="59" w:name="_Toc160611360"/>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54"/>
      <w:bookmarkEnd w:id="55"/>
      <w:bookmarkEnd w:id="56"/>
      <w:bookmarkEnd w:id="57"/>
      <w:bookmarkEnd w:id="58"/>
      <w:bookmarkEnd w:id="59"/>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60" w:name="_Toc3303725"/>
      <w:bookmarkStart w:id="61" w:name="_Toc3364429"/>
      <w:bookmarkStart w:id="62" w:name="_Toc63588650"/>
      <w:bookmarkStart w:id="63" w:name="_Toc70596827"/>
      <w:bookmarkStart w:id="64" w:name="_Toc104375710"/>
      <w:bookmarkStart w:id="65" w:name="_Toc160611361"/>
      <w:r>
        <w:rPr>
          <w:rFonts w:cs="Arial"/>
          <w:lang w:eastAsia="zh-CN"/>
        </w:rPr>
        <w:t>5.Y.4</w:t>
      </w:r>
      <w:r w:rsidRPr="003347DE">
        <w:rPr>
          <w:rFonts w:cs="Arial"/>
          <w:lang w:eastAsia="zh-CN"/>
        </w:rPr>
        <w:tab/>
      </w:r>
      <w:bookmarkEnd w:id="60"/>
      <w:bookmarkEnd w:id="61"/>
      <w:bookmarkEnd w:id="62"/>
      <w:bookmarkEnd w:id="63"/>
      <w:bookmarkEnd w:id="64"/>
      <w:bookmarkEnd w:id="65"/>
      <w:r w:rsidR="00C96E9B" w:rsidRPr="00C96E9B">
        <w:rPr>
          <w:rFonts w:cs="Arial"/>
          <w:lang w:eastAsia="zh-CN"/>
        </w:rPr>
        <w:t>UE co-existence studies for 1 band UL</w:t>
      </w:r>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D2BE509" w14:textId="77777777" w:rsidR="0022354F" w:rsidRDefault="0022354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00C77509" w:rsidRPr="00C77509">
        <w:rPr>
          <w:lang w:eastAsia="zh-CN"/>
        </w:rPr>
        <w:t>SUL_nX-nY</w:t>
      </w:r>
      <w:proofErr w:type="spellEnd"/>
      <w:r>
        <w:rPr>
          <w:sz w:val="20"/>
          <w:lang w:eastAsia="zh-CN"/>
        </w:rPr>
        <w:t>.</w:t>
      </w:r>
    </w:p>
    <w:p w14:paraId="09B01B02" w14:textId="699690DF" w:rsidR="00BF4379" w:rsidRDefault="00BF4379" w:rsidP="00BF4379">
      <w:pPr>
        <w:pStyle w:val="af5"/>
        <w:keepNext/>
        <w:keepLines/>
        <w:jc w:val="center"/>
        <w:rPr>
          <w:color w:val="auto"/>
          <w:sz w:val="22"/>
          <w:lang w:eastAsia="zh-CN"/>
        </w:rPr>
      </w:pPr>
      <w:r>
        <w:rPr>
          <w:color w:val="auto"/>
        </w:rPr>
        <w:t xml:space="preserve">Table </w:t>
      </w:r>
      <w:r>
        <w:rPr>
          <w:rFonts w:eastAsia="宋体"/>
          <w:color w:val="auto"/>
          <w:lang w:eastAsia="zh-CN"/>
        </w:rPr>
        <w:t>5.</w:t>
      </w:r>
      <w:r w:rsidR="00C77509">
        <w:rPr>
          <w:rFonts w:eastAsia="宋体"/>
          <w:color w:val="auto"/>
          <w:lang w:eastAsia="zh-CN"/>
        </w:rPr>
        <w:t>Y</w:t>
      </w:r>
      <w:r>
        <w:rPr>
          <w:rFonts w:eastAsia="宋体"/>
          <w:color w:val="auto"/>
          <w:lang w:eastAsia="zh-CN"/>
        </w:rPr>
        <w:t>.</w:t>
      </w:r>
      <w:r w:rsidR="00C77509">
        <w:rPr>
          <w:rFonts w:eastAsia="宋体"/>
          <w:color w:val="auto"/>
          <w:lang w:eastAsia="zh-CN"/>
        </w:rPr>
        <w:t>4</w:t>
      </w:r>
      <w:r>
        <w:rPr>
          <w:rFonts w:eastAsia="宋体"/>
          <w:color w:val="auto"/>
          <w:lang w:eastAsia="zh-CN"/>
        </w:rPr>
        <w:t>-2</w:t>
      </w:r>
      <w:r>
        <w:rPr>
          <w:color w:val="auto"/>
        </w:rPr>
        <w:t xml:space="preserve">: Cross-band isolation </w:t>
      </w:r>
      <w:bookmarkStart w:id="66" w:name="OLE_LINK62"/>
      <w:r>
        <w:rPr>
          <w:color w:val="auto"/>
          <w:lang w:eastAsia="zh-CN"/>
        </w:rPr>
        <w:t>analysis</w:t>
      </w:r>
      <w:bookmarkEnd w:id="66"/>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049B6808" w14:textId="77777777" w:rsidR="00BF4379" w:rsidRDefault="00BF4379">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67" w:name="_Toc3303726"/>
      <w:bookmarkStart w:id="68" w:name="_Toc3364430"/>
      <w:bookmarkStart w:id="69" w:name="_Toc63588651"/>
      <w:bookmarkStart w:id="70" w:name="_Toc70596828"/>
      <w:bookmarkStart w:id="71" w:name="_Toc104375711"/>
      <w:bookmarkStart w:id="72" w:name="_Toc160611362"/>
      <w:r>
        <w:t>5.Y.</w:t>
      </w:r>
      <w:r>
        <w:rPr>
          <w:rFonts w:hint="eastAsia"/>
          <w:lang w:eastAsia="zh-CN"/>
        </w:rPr>
        <w:t>5</w:t>
      </w:r>
      <w:r w:rsidRPr="00F00C5E">
        <w:rPr>
          <w:rFonts w:ascii="Courier New" w:hAnsi="Courier New"/>
          <w:sz w:val="22"/>
          <w:szCs w:val="22"/>
          <w:lang w:eastAsia="sv-SE"/>
        </w:rPr>
        <w:tab/>
      </w:r>
      <w:bookmarkEnd w:id="67"/>
      <w:bookmarkEnd w:id="68"/>
      <w:r w:rsidRPr="00284A36">
        <w:rPr>
          <w:rFonts w:eastAsia="MS Mincho"/>
          <w:lang w:eastAsia="ja-JP"/>
        </w:rPr>
        <w:t>REFSENS requirements</w:t>
      </w:r>
      <w:bookmarkEnd w:id="69"/>
      <w:bookmarkEnd w:id="70"/>
      <w:bookmarkEnd w:id="71"/>
      <w:bookmarkEnd w:id="72"/>
    </w:p>
    <w:p w14:paraId="66EACE97" w14:textId="463A00D7" w:rsidR="00BA74F4" w:rsidRPr="002B68ED" w:rsidRDefault="002B68ED" w:rsidP="00BA74F4">
      <w:pPr>
        <w:rPr>
          <w:i/>
          <w:color w:val="0000FF"/>
        </w:rPr>
      </w:pPr>
      <w:r>
        <w:rPr>
          <w:i/>
          <w:color w:val="0000FF"/>
        </w:rPr>
        <w:t>&lt;</w:t>
      </w:r>
      <w:r w:rsidR="00BA74F4" w:rsidRPr="002B68ED">
        <w:rPr>
          <w:i/>
          <w:color w:val="0000FF"/>
        </w:rPr>
        <w:t xml:space="preserve">Editor's note 1: Text may be added if harmonics/harmonic mixing/cross band isolation issues are identified in subclause </w:t>
      </w:r>
      <w:proofErr w:type="gramStart"/>
      <w:r w:rsidR="00BA74F4" w:rsidRPr="002B68ED">
        <w:rPr>
          <w:i/>
          <w:color w:val="0000FF"/>
        </w:rPr>
        <w:t>5.Y.</w:t>
      </w:r>
      <w:proofErr w:type="gramEnd"/>
      <w:r w:rsidR="00BA74F4" w:rsidRPr="002B68ED">
        <w:rPr>
          <w:i/>
          <w:color w:val="0000FF"/>
        </w:rPr>
        <w:t>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w:t>
      </w:r>
      <w:bookmarkStart w:id="73"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73"/>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74" w:name="_Toc3303727"/>
      <w:bookmarkStart w:id="75" w:name="_Toc3364431"/>
      <w:bookmarkStart w:id="76" w:name="_Toc63588652"/>
      <w:bookmarkStart w:id="77" w:name="_Toc70596829"/>
      <w:bookmarkStart w:id="78" w:name="_Toc104375712"/>
      <w:bookmarkStart w:id="79" w:name="_Toc160611363"/>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74"/>
      <w:bookmarkEnd w:id="75"/>
      <w:bookmarkEnd w:id="76"/>
      <w:bookmarkEnd w:id="77"/>
      <w:bookmarkEnd w:id="78"/>
      <w:bookmarkEnd w:id="79"/>
    </w:p>
    <w:p w14:paraId="61C7BA0B" w14:textId="77777777" w:rsidR="004A35C7" w:rsidRDefault="004A35C7" w:rsidP="004A35C7">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Default="004A35C7" w:rsidP="004A35C7">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80" w:name="_Toc63588653"/>
      <w:bookmarkStart w:id="81" w:name="_Toc70596830"/>
      <w:bookmarkStart w:id="82" w:name="_Toc104375713"/>
      <w:bookmarkStart w:id="83" w:name="_Toc160611364"/>
      <w:r>
        <w:t>5.Y</w:t>
      </w:r>
      <w:r w:rsidRPr="00F51697">
        <w:t>.</w:t>
      </w:r>
      <w:r>
        <w:rPr>
          <w:lang w:eastAsia="zh-CN"/>
        </w:rPr>
        <w:t>7</w:t>
      </w:r>
      <w:r w:rsidRPr="00F51697">
        <w:rPr>
          <w:lang w:eastAsia="sv-SE"/>
        </w:rPr>
        <w:tab/>
      </w:r>
      <w:r>
        <w:t>O</w:t>
      </w:r>
      <w:r w:rsidRPr="006A3DA2">
        <w:t>ut-of-band blocking exception</w:t>
      </w:r>
      <w:bookmarkEnd w:id="80"/>
      <w:bookmarkEnd w:id="81"/>
      <w:bookmarkEnd w:id="82"/>
      <w:bookmarkEnd w:id="83"/>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1E0320A" w:rsidR="00080512" w:rsidRPr="004D3578" w:rsidRDefault="00080512">
      <w:pPr>
        <w:pStyle w:val="8"/>
      </w:pPr>
      <w:bookmarkStart w:id="84" w:name="tsgNames"/>
      <w:bookmarkStart w:id="85" w:name="_Toc2086459"/>
      <w:bookmarkEnd w:id="84"/>
      <w:r w:rsidRPr="004D3578">
        <w:t>Annex &lt;</w:t>
      </w:r>
      <w:r w:rsidR="00FD0DBD">
        <w:t>A</w:t>
      </w:r>
      <w:r w:rsidRPr="004D3578">
        <w:t>&gt; (informative):</w:t>
      </w:r>
      <w:r w:rsidRPr="004D3578">
        <w:br/>
        <w:t>Change history</w:t>
      </w:r>
      <w:bookmarkEnd w:id="85"/>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6" w:name="historyclause"/>
            <w:bookmarkEnd w:id="86"/>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0C26B0AB" w:rsidR="001D7A13" w:rsidRPr="00315B85" w:rsidRDefault="001D7A13" w:rsidP="001D7A13">
            <w:pPr>
              <w:pStyle w:val="TAC"/>
              <w:rPr>
                <w:sz w:val="16"/>
                <w:szCs w:val="16"/>
              </w:rPr>
            </w:pPr>
            <w:r w:rsidRPr="008D0B12">
              <w:rPr>
                <w:color w:val="000000"/>
                <w:lang w:eastAsia="zh-CN"/>
              </w:rPr>
              <w:t>R4-</w:t>
            </w:r>
            <w:r w:rsidR="008957FF">
              <w:rPr>
                <w:rFonts w:eastAsia="MS Mincho"/>
                <w:color w:val="000000"/>
                <w:lang w:eastAsia="ja-JP"/>
              </w:rPr>
              <w:t>2412929</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c>
          <w:tcPr>
            <w:tcW w:w="800" w:type="dxa"/>
            <w:shd w:val="solid" w:color="FFFFFF" w:fill="auto"/>
          </w:tcPr>
          <w:p w14:paraId="4372CAEF" w14:textId="4574318E" w:rsidR="008957FF" w:rsidRPr="008D0B12" w:rsidRDefault="008957FF" w:rsidP="008957FF">
            <w:pPr>
              <w:pStyle w:val="TAC"/>
            </w:pPr>
            <w:r w:rsidRPr="008D0B12">
              <w:t>202</w:t>
            </w:r>
            <w:r>
              <w:t>4</w:t>
            </w:r>
            <w:r w:rsidRPr="008D0B12">
              <w:t>-08</w:t>
            </w:r>
          </w:p>
        </w:tc>
        <w:tc>
          <w:tcPr>
            <w:tcW w:w="901" w:type="dxa"/>
            <w:shd w:val="solid" w:color="FFFFFF" w:fill="auto"/>
          </w:tcPr>
          <w:p w14:paraId="25DFF92F" w14:textId="159E0069" w:rsidR="008957FF" w:rsidRPr="008D0B12" w:rsidRDefault="008957FF" w:rsidP="008957FF">
            <w:pPr>
              <w:pStyle w:val="TAC"/>
            </w:pPr>
            <w:r w:rsidRPr="008D0B12">
              <w:t>3GPP</w:t>
            </w:r>
            <w:r w:rsidRPr="008D0B12">
              <w:rPr>
                <w:lang w:eastAsia="zh-CN"/>
              </w:rPr>
              <w:t xml:space="preserve"> </w:t>
            </w:r>
            <w:r w:rsidRPr="008D0B12">
              <w:t>RAN4#</w:t>
            </w:r>
            <w:r>
              <w:t>112</w:t>
            </w:r>
          </w:p>
        </w:tc>
        <w:tc>
          <w:tcPr>
            <w:tcW w:w="1134" w:type="dxa"/>
            <w:shd w:val="solid" w:color="FFFFFF" w:fill="auto"/>
          </w:tcPr>
          <w:p w14:paraId="1C67490F" w14:textId="4406BDD1" w:rsidR="008957FF" w:rsidRPr="008D0B12" w:rsidRDefault="008957FF" w:rsidP="008957FF">
            <w:pPr>
              <w:pStyle w:val="TAC"/>
              <w:rPr>
                <w:color w:val="000000"/>
                <w:lang w:eastAsia="zh-CN"/>
              </w:rPr>
            </w:pPr>
            <w:r w:rsidRPr="008D0B12">
              <w:rPr>
                <w:color w:val="000000"/>
                <w:lang w:eastAsia="zh-CN"/>
              </w:rPr>
              <w:t>R4-</w:t>
            </w:r>
            <w:r>
              <w:rPr>
                <w:rFonts w:eastAsia="MS Mincho"/>
                <w:color w:val="000000"/>
                <w:lang w:eastAsia="ja-JP"/>
              </w:rPr>
              <w:t>2412930</w:t>
            </w:r>
          </w:p>
        </w:tc>
        <w:tc>
          <w:tcPr>
            <w:tcW w:w="567" w:type="dxa"/>
            <w:shd w:val="solid" w:color="FFFFFF" w:fill="auto"/>
          </w:tcPr>
          <w:p w14:paraId="416A74C7" w14:textId="77777777" w:rsidR="008957FF" w:rsidRPr="00315B85" w:rsidRDefault="008957FF" w:rsidP="008957FF">
            <w:pPr>
              <w:pStyle w:val="TAC"/>
              <w:rPr>
                <w:sz w:val="16"/>
                <w:szCs w:val="16"/>
              </w:rPr>
            </w:pPr>
          </w:p>
        </w:tc>
        <w:tc>
          <w:tcPr>
            <w:tcW w:w="426" w:type="dxa"/>
            <w:shd w:val="solid" w:color="FFFFFF" w:fill="auto"/>
          </w:tcPr>
          <w:p w14:paraId="2C0ED634" w14:textId="77777777" w:rsidR="008957FF" w:rsidRPr="00315B85" w:rsidRDefault="008957FF" w:rsidP="008957FF">
            <w:pPr>
              <w:pStyle w:val="TAC"/>
              <w:rPr>
                <w:sz w:val="16"/>
                <w:szCs w:val="16"/>
              </w:rPr>
            </w:pPr>
          </w:p>
        </w:tc>
        <w:tc>
          <w:tcPr>
            <w:tcW w:w="425" w:type="dxa"/>
            <w:shd w:val="solid" w:color="FFFFFF" w:fill="auto"/>
          </w:tcPr>
          <w:p w14:paraId="503C4F8C" w14:textId="77777777" w:rsidR="008957FF" w:rsidRPr="00315B85" w:rsidRDefault="008957FF" w:rsidP="008957FF">
            <w:pPr>
              <w:pStyle w:val="TAC"/>
              <w:rPr>
                <w:sz w:val="16"/>
                <w:szCs w:val="16"/>
              </w:rPr>
            </w:pPr>
          </w:p>
        </w:tc>
        <w:tc>
          <w:tcPr>
            <w:tcW w:w="4678" w:type="dxa"/>
            <w:shd w:val="solid" w:color="FFFFFF" w:fill="auto"/>
          </w:tcPr>
          <w:p w14:paraId="7540804C" w14:textId="77777777" w:rsidR="008957FF" w:rsidRDefault="008957FF" w:rsidP="008957FF">
            <w:pPr>
              <w:pStyle w:val="TAL"/>
            </w:pPr>
            <w:r w:rsidRPr="008957FF">
              <w:t>TR for 38.719-00-00 v0.1.0</w:t>
            </w:r>
          </w:p>
          <w:p w14:paraId="3C37651D" w14:textId="77777777" w:rsidR="00BE4DBF" w:rsidRDefault="00BE4DBF" w:rsidP="008957FF">
            <w:pPr>
              <w:pStyle w:val="TAL"/>
            </w:pPr>
            <w:r w:rsidRPr="00BE4DBF">
              <w:t>R4-2412936</w:t>
            </w:r>
            <w:r w:rsidRPr="00BE4DBF">
              <w:tab/>
              <w:t>TP for TR 38.719-00-00 on introduction of CA_n1A-n3A_n78A-n80A</w:t>
            </w:r>
            <w:r>
              <w:t xml:space="preserve"> </w:t>
            </w:r>
            <w:r w:rsidRPr="00BE4DBF">
              <w:t xml:space="preserve">Huawei, </w:t>
            </w:r>
            <w:proofErr w:type="spellStart"/>
            <w:r w:rsidRPr="00BE4DBF">
              <w:t>HiSilicon</w:t>
            </w:r>
            <w:proofErr w:type="spellEnd"/>
          </w:p>
          <w:p w14:paraId="34C492B7" w14:textId="79149755" w:rsidR="00BE4DBF" w:rsidRPr="008D0B12" w:rsidRDefault="00BE4DBF" w:rsidP="008957FF">
            <w:pPr>
              <w:pStyle w:val="TAL"/>
            </w:pPr>
            <w:r w:rsidRPr="00BE4DBF">
              <w:t>R4-2412937</w:t>
            </w:r>
            <w:r w:rsidRPr="00BE4DBF">
              <w:tab/>
              <w:t>TP for TR 38.719-00-00 on introduction of CA_n1A-n3A_n78A-n84A</w:t>
            </w:r>
            <w:r>
              <w:t xml:space="preserve"> </w:t>
            </w:r>
            <w:r w:rsidRPr="00BE4DBF">
              <w:t>Huawei, HiSilicon</w:t>
            </w:r>
          </w:p>
        </w:tc>
        <w:tc>
          <w:tcPr>
            <w:tcW w:w="708" w:type="dxa"/>
            <w:shd w:val="solid" w:color="FFFFFF" w:fill="auto"/>
          </w:tcPr>
          <w:p w14:paraId="743D3CAF" w14:textId="511D7663" w:rsidR="008957FF" w:rsidRPr="008D0B12" w:rsidRDefault="008957FF" w:rsidP="008957FF">
            <w:pPr>
              <w:pStyle w:val="TAC"/>
              <w:rPr>
                <w:lang w:eastAsia="zh-CN"/>
              </w:rPr>
            </w:pPr>
            <w:r>
              <w:rPr>
                <w:rFonts w:hint="eastAsia"/>
                <w:lang w:eastAsia="zh-CN"/>
              </w:rPr>
              <w:t>0</w:t>
            </w:r>
            <w:r>
              <w:rPr>
                <w:lang w:eastAsia="zh-CN"/>
              </w:rPr>
              <w:t>.1.0</w:t>
            </w:r>
          </w:p>
        </w:tc>
      </w:tr>
      <w:tr w:rsidR="001D7A13" w:rsidRPr="00315B85" w14:paraId="478A8879" w14:textId="77777777" w:rsidTr="001D7A13">
        <w:tc>
          <w:tcPr>
            <w:tcW w:w="800" w:type="dxa"/>
            <w:shd w:val="solid" w:color="FFFFFF" w:fill="auto"/>
          </w:tcPr>
          <w:p w14:paraId="320791E4" w14:textId="77777777" w:rsidR="001D7A13" w:rsidRPr="008D0B12" w:rsidRDefault="001D7A13" w:rsidP="001D7A13">
            <w:pPr>
              <w:pStyle w:val="TAC"/>
            </w:pPr>
          </w:p>
        </w:tc>
        <w:tc>
          <w:tcPr>
            <w:tcW w:w="901" w:type="dxa"/>
            <w:shd w:val="solid" w:color="FFFFFF" w:fill="auto"/>
          </w:tcPr>
          <w:p w14:paraId="67749AF6" w14:textId="77777777" w:rsidR="001D7A13" w:rsidRPr="008D0B12" w:rsidRDefault="001D7A13" w:rsidP="001D7A13">
            <w:pPr>
              <w:pStyle w:val="TAC"/>
            </w:pPr>
          </w:p>
        </w:tc>
        <w:tc>
          <w:tcPr>
            <w:tcW w:w="1134" w:type="dxa"/>
            <w:shd w:val="solid" w:color="FFFFFF" w:fill="auto"/>
          </w:tcPr>
          <w:p w14:paraId="7F69C5FA" w14:textId="77777777" w:rsidR="001D7A13" w:rsidRPr="008D0B12" w:rsidRDefault="001D7A13" w:rsidP="001D7A13">
            <w:pPr>
              <w:pStyle w:val="TAC"/>
              <w:rPr>
                <w:color w:val="000000"/>
                <w:lang w:eastAsia="zh-CN"/>
              </w:rPr>
            </w:pPr>
          </w:p>
        </w:tc>
        <w:tc>
          <w:tcPr>
            <w:tcW w:w="567" w:type="dxa"/>
            <w:shd w:val="solid" w:color="FFFFFF" w:fill="auto"/>
          </w:tcPr>
          <w:p w14:paraId="17DCF644" w14:textId="77777777" w:rsidR="001D7A13" w:rsidRPr="00315B85" w:rsidRDefault="001D7A13" w:rsidP="001D7A13">
            <w:pPr>
              <w:pStyle w:val="TAC"/>
              <w:rPr>
                <w:sz w:val="16"/>
                <w:szCs w:val="16"/>
              </w:rPr>
            </w:pPr>
          </w:p>
        </w:tc>
        <w:tc>
          <w:tcPr>
            <w:tcW w:w="426" w:type="dxa"/>
            <w:shd w:val="solid" w:color="FFFFFF" w:fill="auto"/>
          </w:tcPr>
          <w:p w14:paraId="12E05EA8" w14:textId="77777777" w:rsidR="001D7A13" w:rsidRPr="00315B85" w:rsidRDefault="001D7A13" w:rsidP="001D7A13">
            <w:pPr>
              <w:pStyle w:val="TAC"/>
              <w:rPr>
                <w:sz w:val="16"/>
                <w:szCs w:val="16"/>
              </w:rPr>
            </w:pPr>
          </w:p>
        </w:tc>
        <w:tc>
          <w:tcPr>
            <w:tcW w:w="425" w:type="dxa"/>
            <w:shd w:val="solid" w:color="FFFFFF" w:fill="auto"/>
          </w:tcPr>
          <w:p w14:paraId="449BFF3D" w14:textId="77777777" w:rsidR="001D7A13" w:rsidRPr="00315B85" w:rsidRDefault="001D7A13" w:rsidP="001D7A13">
            <w:pPr>
              <w:pStyle w:val="TAC"/>
              <w:rPr>
                <w:sz w:val="16"/>
                <w:szCs w:val="16"/>
              </w:rPr>
            </w:pPr>
          </w:p>
        </w:tc>
        <w:tc>
          <w:tcPr>
            <w:tcW w:w="4678" w:type="dxa"/>
            <w:shd w:val="solid" w:color="FFFFFF" w:fill="auto"/>
          </w:tcPr>
          <w:p w14:paraId="2F9BA772" w14:textId="77777777" w:rsidR="001D7A13" w:rsidRPr="008D0B12" w:rsidRDefault="001D7A13" w:rsidP="001D7A13">
            <w:pPr>
              <w:pStyle w:val="TAL"/>
            </w:pPr>
          </w:p>
        </w:tc>
        <w:tc>
          <w:tcPr>
            <w:tcW w:w="708" w:type="dxa"/>
            <w:shd w:val="solid" w:color="FFFFFF" w:fill="auto"/>
          </w:tcPr>
          <w:p w14:paraId="0173838E" w14:textId="77777777" w:rsidR="001D7A13" w:rsidRPr="008D0B12" w:rsidRDefault="001D7A13" w:rsidP="001D7A13">
            <w:pPr>
              <w:pStyle w:val="TAC"/>
            </w:pPr>
          </w:p>
        </w:tc>
      </w:tr>
    </w:tbl>
    <w:p w14:paraId="3A6FB7AB" w14:textId="78E933FE" w:rsidR="003C3971" w:rsidRPr="00235394" w:rsidRDefault="002B68ED" w:rsidP="002B68E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50B93" w14:textId="77777777" w:rsidR="00EF7D78" w:rsidRDefault="00EF7D78">
      <w:r>
        <w:separator/>
      </w:r>
    </w:p>
  </w:endnote>
  <w:endnote w:type="continuationSeparator" w:id="0">
    <w:p w14:paraId="3977A4BC" w14:textId="77777777" w:rsidR="00EF7D78" w:rsidRDefault="00EF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F727C" w:rsidRDefault="000F727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9CCA6" w14:textId="77777777" w:rsidR="00EF7D78" w:rsidRDefault="00EF7D78">
      <w:r>
        <w:separator/>
      </w:r>
    </w:p>
  </w:footnote>
  <w:footnote w:type="continuationSeparator" w:id="0">
    <w:p w14:paraId="4E241F40" w14:textId="77777777" w:rsidR="00EF7D78" w:rsidRDefault="00EF7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C5C2EDD" w:rsidR="000F727C" w:rsidRDefault="000F72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4BB">
      <w:rPr>
        <w:rFonts w:ascii="Arial" w:hAnsi="Arial" w:cs="Arial"/>
        <w:b/>
        <w:noProof/>
        <w:sz w:val="18"/>
        <w:szCs w:val="18"/>
      </w:rPr>
      <w:t>3GPP TR 38.719-00-00 V0.1.0 (2024-08)</w:t>
    </w:r>
    <w:r>
      <w:rPr>
        <w:rFonts w:ascii="Arial" w:hAnsi="Arial" w:cs="Arial"/>
        <w:b/>
        <w:sz w:val="18"/>
        <w:szCs w:val="18"/>
      </w:rPr>
      <w:fldChar w:fldCharType="end"/>
    </w:r>
  </w:p>
  <w:p w14:paraId="7A6BC72E" w14:textId="77777777" w:rsidR="000F727C" w:rsidRDefault="000F72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93BDA1" w:rsidR="000F727C" w:rsidRDefault="000F72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4BB">
      <w:rPr>
        <w:rFonts w:ascii="Arial" w:hAnsi="Arial" w:cs="Arial"/>
        <w:b/>
        <w:noProof/>
        <w:sz w:val="18"/>
        <w:szCs w:val="18"/>
      </w:rPr>
      <w:t>Release 19</w:t>
    </w:r>
    <w:r>
      <w:rPr>
        <w:rFonts w:ascii="Arial" w:hAnsi="Arial" w:cs="Arial"/>
        <w:b/>
        <w:sz w:val="18"/>
        <w:szCs w:val="18"/>
      </w:rPr>
      <w:fldChar w:fldCharType="end"/>
    </w:r>
  </w:p>
  <w:p w14:paraId="1024E63D" w14:textId="77777777" w:rsidR="000F727C" w:rsidRDefault="000F727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F727C"/>
    <w:rsid w:val="00133525"/>
    <w:rsid w:val="00173E3B"/>
    <w:rsid w:val="00174E78"/>
    <w:rsid w:val="00190396"/>
    <w:rsid w:val="001A4C42"/>
    <w:rsid w:val="001A7420"/>
    <w:rsid w:val="001B6637"/>
    <w:rsid w:val="001C21C3"/>
    <w:rsid w:val="001D02C2"/>
    <w:rsid w:val="001D7A13"/>
    <w:rsid w:val="001F0C1D"/>
    <w:rsid w:val="001F1132"/>
    <w:rsid w:val="001F168B"/>
    <w:rsid w:val="0022354F"/>
    <w:rsid w:val="002347A2"/>
    <w:rsid w:val="002675F0"/>
    <w:rsid w:val="002760EE"/>
    <w:rsid w:val="002B6339"/>
    <w:rsid w:val="002B68ED"/>
    <w:rsid w:val="002E00EE"/>
    <w:rsid w:val="00315B85"/>
    <w:rsid w:val="003172DC"/>
    <w:rsid w:val="0035462D"/>
    <w:rsid w:val="00356555"/>
    <w:rsid w:val="003765B8"/>
    <w:rsid w:val="003C3971"/>
    <w:rsid w:val="00423334"/>
    <w:rsid w:val="004345EC"/>
    <w:rsid w:val="00465515"/>
    <w:rsid w:val="0049751D"/>
    <w:rsid w:val="004A35C7"/>
    <w:rsid w:val="004C30AC"/>
    <w:rsid w:val="004D3578"/>
    <w:rsid w:val="004E213A"/>
    <w:rsid w:val="004F0988"/>
    <w:rsid w:val="004F3340"/>
    <w:rsid w:val="0053388B"/>
    <w:rsid w:val="00535773"/>
    <w:rsid w:val="005407CD"/>
    <w:rsid w:val="00543E6C"/>
    <w:rsid w:val="00565087"/>
    <w:rsid w:val="00597B11"/>
    <w:rsid w:val="005B5696"/>
    <w:rsid w:val="005D2E01"/>
    <w:rsid w:val="005D7526"/>
    <w:rsid w:val="005E4BB2"/>
    <w:rsid w:val="005E63DB"/>
    <w:rsid w:val="005F788A"/>
    <w:rsid w:val="00602AEA"/>
    <w:rsid w:val="00614FDF"/>
    <w:rsid w:val="00633672"/>
    <w:rsid w:val="0063543D"/>
    <w:rsid w:val="00647114"/>
    <w:rsid w:val="00664351"/>
    <w:rsid w:val="00670CF4"/>
    <w:rsid w:val="006912E9"/>
    <w:rsid w:val="006A323F"/>
    <w:rsid w:val="006B30D0"/>
    <w:rsid w:val="006C3D95"/>
    <w:rsid w:val="006D4E7B"/>
    <w:rsid w:val="006D5B40"/>
    <w:rsid w:val="006E5C86"/>
    <w:rsid w:val="007000D6"/>
    <w:rsid w:val="00701116"/>
    <w:rsid w:val="0071174C"/>
    <w:rsid w:val="00713C44"/>
    <w:rsid w:val="00734A5B"/>
    <w:rsid w:val="0074026F"/>
    <w:rsid w:val="007429F6"/>
    <w:rsid w:val="00744E76"/>
    <w:rsid w:val="00765EA3"/>
    <w:rsid w:val="00774DA4"/>
    <w:rsid w:val="00781F0F"/>
    <w:rsid w:val="007B600E"/>
    <w:rsid w:val="007D3EBC"/>
    <w:rsid w:val="007E40EE"/>
    <w:rsid w:val="007F0F4A"/>
    <w:rsid w:val="008028A4"/>
    <w:rsid w:val="008058BD"/>
    <w:rsid w:val="00830747"/>
    <w:rsid w:val="00830904"/>
    <w:rsid w:val="008365E0"/>
    <w:rsid w:val="00852A02"/>
    <w:rsid w:val="008768CA"/>
    <w:rsid w:val="00883BBB"/>
    <w:rsid w:val="008957FF"/>
    <w:rsid w:val="008A34BB"/>
    <w:rsid w:val="008C384C"/>
    <w:rsid w:val="008C7B64"/>
    <w:rsid w:val="008E2D68"/>
    <w:rsid w:val="008E6756"/>
    <w:rsid w:val="0090271F"/>
    <w:rsid w:val="00902E23"/>
    <w:rsid w:val="009114D7"/>
    <w:rsid w:val="0091348E"/>
    <w:rsid w:val="00917CCB"/>
    <w:rsid w:val="00933FB0"/>
    <w:rsid w:val="00942EC2"/>
    <w:rsid w:val="00975DAE"/>
    <w:rsid w:val="00992AF1"/>
    <w:rsid w:val="00994C36"/>
    <w:rsid w:val="009B48F2"/>
    <w:rsid w:val="009D1CED"/>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83E52"/>
    <w:rsid w:val="00B93086"/>
    <w:rsid w:val="00BA19ED"/>
    <w:rsid w:val="00BA4B8D"/>
    <w:rsid w:val="00BA74F4"/>
    <w:rsid w:val="00BC0F7D"/>
    <w:rsid w:val="00BD7D31"/>
    <w:rsid w:val="00BE325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EF7D78"/>
    <w:rsid w:val="00F025A2"/>
    <w:rsid w:val="00F04712"/>
    <w:rsid w:val="00F13360"/>
    <w:rsid w:val="00F22EC7"/>
    <w:rsid w:val="00F325C8"/>
    <w:rsid w:val="00F34834"/>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945DE-A931-407A-8C57-3304C6426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16</Pages>
  <Words>4214</Words>
  <Characters>24022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29</cp:revision>
  <cp:lastPrinted>2019-02-25T14:05:00Z</cp:lastPrinted>
  <dcterms:created xsi:type="dcterms:W3CDTF">2022-04-01T11:01:00Z</dcterms:created>
  <dcterms:modified xsi:type="dcterms:W3CDTF">2024-08-30T03:44:00Z</dcterms:modified>
</cp:coreProperties>
</file>